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BC66F" w14:textId="77777777" w:rsidR="006C6A35" w:rsidRPr="00855E81" w:rsidRDefault="006C6A35" w:rsidP="006C6A35">
      <w:pPr>
        <w:pStyle w:val="Nagwek"/>
        <w:rPr>
          <w:sz w:val="24"/>
        </w:rPr>
      </w:pPr>
      <w:r>
        <w:rPr>
          <w:sz w:val="24"/>
        </w:rPr>
        <w:t>dot. cz. 4, 5 i 6</w:t>
      </w:r>
      <w:r w:rsidRPr="00855E81">
        <w:rPr>
          <w:sz w:val="24"/>
        </w:rPr>
        <w:t xml:space="preserve"> zamówienia</w:t>
      </w:r>
    </w:p>
    <w:p w14:paraId="102853FD" w14:textId="77777777" w:rsidR="006C6A35" w:rsidRDefault="006C6A35" w:rsidP="006C6A35">
      <w:pPr>
        <w:jc w:val="center"/>
        <w:rPr>
          <w:b/>
        </w:rPr>
      </w:pPr>
    </w:p>
    <w:p w14:paraId="762AC535" w14:textId="77777777" w:rsidR="006C6A35" w:rsidRPr="00170DE7" w:rsidRDefault="006C6A35" w:rsidP="006C6A35">
      <w:pPr>
        <w:jc w:val="center"/>
        <w:rPr>
          <w:b/>
        </w:rPr>
      </w:pPr>
      <w:r w:rsidRPr="00170DE7">
        <w:rPr>
          <w:b/>
        </w:rPr>
        <w:t>WZÓR</w:t>
      </w:r>
    </w:p>
    <w:p w14:paraId="61DC7A36" w14:textId="77777777" w:rsidR="006C6A35" w:rsidRDefault="006C6A35" w:rsidP="006C6A35">
      <w:pPr>
        <w:jc w:val="center"/>
        <w:rPr>
          <w:b/>
        </w:rPr>
      </w:pPr>
      <w:r w:rsidRPr="00170DE7">
        <w:rPr>
          <w:b/>
        </w:rPr>
        <w:t>UMOWA Nr …./2020</w:t>
      </w:r>
    </w:p>
    <w:p w14:paraId="6249627A" w14:textId="77777777" w:rsidR="006C6A35" w:rsidRDefault="006C6A35" w:rsidP="006C6A35">
      <w:pPr>
        <w:jc w:val="both"/>
        <w:rPr>
          <w:b/>
        </w:rPr>
      </w:pPr>
    </w:p>
    <w:p w14:paraId="3453BBA3" w14:textId="77777777" w:rsidR="006C6A35" w:rsidRPr="00170DE7" w:rsidRDefault="006C6A35" w:rsidP="006C6A35">
      <w:pPr>
        <w:jc w:val="both"/>
      </w:pPr>
      <w:r w:rsidRPr="00170DE7">
        <w:t>W dniu .................................. 2020 r. w Inowrocławiu pomiędzy:</w:t>
      </w:r>
    </w:p>
    <w:p w14:paraId="6927A8D4" w14:textId="5771FB49" w:rsidR="006C6A35" w:rsidRDefault="006C6A35" w:rsidP="006C6A35">
      <w:pPr>
        <w:jc w:val="both"/>
      </w:pPr>
      <w:r w:rsidRPr="005B0412">
        <w:rPr>
          <w:b/>
        </w:rPr>
        <w:t>Powiatem Inowrocławskim – Starostwem Powiatowym z siedzibą w Inowrocławiu</w:t>
      </w:r>
      <w:r w:rsidRPr="005B0412">
        <w:t xml:space="preserve">, </w:t>
      </w:r>
      <w:r>
        <w:br/>
      </w:r>
      <w:r w:rsidRPr="005B0412">
        <w:t xml:space="preserve">aleja Ratuszowa 38, 88-100 Inowrocław, identyfikującym się numerem NIP: 556 26 87 660 oraz REGON: 092350719, reprezentowanym przez Zarząd Powiatu Inowrocławskiego </w:t>
      </w:r>
      <w:r w:rsidR="00EB39AF">
        <w:br/>
      </w:r>
      <w:r w:rsidRPr="005B0412">
        <w:t>w imieniu którego działają:</w:t>
      </w:r>
    </w:p>
    <w:p w14:paraId="3184BEFC" w14:textId="77777777" w:rsidR="006C6A35" w:rsidRPr="00170DE7" w:rsidRDefault="006C6A35" w:rsidP="006C6A35">
      <w:pPr>
        <w:jc w:val="both"/>
      </w:pPr>
      <w:r w:rsidRPr="00170DE7">
        <w:t>........................................ – ...............................................,</w:t>
      </w:r>
    </w:p>
    <w:p w14:paraId="4C9F8796" w14:textId="77777777" w:rsidR="006C6A35" w:rsidRPr="00170DE7" w:rsidRDefault="006C6A35" w:rsidP="006C6A35">
      <w:pPr>
        <w:jc w:val="both"/>
      </w:pPr>
      <w:r w:rsidRPr="00170DE7">
        <w:t>........................................ – ...............................................,</w:t>
      </w:r>
    </w:p>
    <w:p w14:paraId="1F216E9E" w14:textId="77777777" w:rsidR="006C6A35" w:rsidRPr="00170DE7" w:rsidRDefault="006C6A35" w:rsidP="006C6A35">
      <w:pPr>
        <w:jc w:val="both"/>
      </w:pPr>
      <w:r w:rsidRPr="00170DE7">
        <w:t>przy kontrasygnacie Skarbnika Powiatu – Beaty Zimon-Plaskoty,</w:t>
      </w:r>
    </w:p>
    <w:p w14:paraId="609D772B" w14:textId="77777777" w:rsidR="006C6A35" w:rsidRPr="00170DE7" w:rsidRDefault="006C6A35" w:rsidP="006C6A35">
      <w:pPr>
        <w:jc w:val="both"/>
      </w:pPr>
      <w:r w:rsidRPr="00170DE7">
        <w:t xml:space="preserve">zwanym dalej </w:t>
      </w:r>
      <w:r w:rsidRPr="00170DE7">
        <w:rPr>
          <w:b/>
        </w:rPr>
        <w:t>„Zamawiającym”</w:t>
      </w:r>
    </w:p>
    <w:p w14:paraId="13F1894F" w14:textId="77777777" w:rsidR="006C6A35" w:rsidRPr="00170DE7" w:rsidRDefault="006C6A35" w:rsidP="006C6A35">
      <w:pPr>
        <w:jc w:val="both"/>
      </w:pPr>
      <w:r w:rsidRPr="00170DE7">
        <w:t xml:space="preserve">a </w:t>
      </w:r>
    </w:p>
    <w:p w14:paraId="342D69A0" w14:textId="77777777" w:rsidR="006C6A35" w:rsidRPr="00170DE7" w:rsidRDefault="006C6A35" w:rsidP="006C6A35">
      <w:pPr>
        <w:jc w:val="both"/>
      </w:pPr>
      <w:r w:rsidRPr="00170DE7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</w:t>
      </w:r>
      <w:r w:rsidRPr="00170DE7">
        <w:t xml:space="preserve">,                             </w:t>
      </w:r>
    </w:p>
    <w:p w14:paraId="4D39F55E" w14:textId="77777777" w:rsidR="006C6A35" w:rsidRPr="00170DE7" w:rsidRDefault="006C6A35" w:rsidP="006C6A35">
      <w:pPr>
        <w:jc w:val="both"/>
      </w:pPr>
      <w:r w:rsidRPr="00170DE7">
        <w:t xml:space="preserve">zwanym/ą dalej </w:t>
      </w:r>
      <w:r w:rsidRPr="00170DE7">
        <w:rPr>
          <w:b/>
        </w:rPr>
        <w:t>„Wykonawcą”</w:t>
      </w:r>
      <w:r w:rsidRPr="00170DE7">
        <w:t>,</w:t>
      </w:r>
      <w:r>
        <w:t xml:space="preserve"> </w:t>
      </w:r>
    </w:p>
    <w:p w14:paraId="4386F39C" w14:textId="77777777" w:rsidR="006C6A35" w:rsidRPr="00170DE7" w:rsidRDefault="006C6A35" w:rsidP="006C6A35">
      <w:pPr>
        <w:jc w:val="both"/>
      </w:pPr>
    </w:p>
    <w:p w14:paraId="2B3C870F" w14:textId="661D9A81" w:rsidR="006C6A35" w:rsidRDefault="006C6A35" w:rsidP="006C6A35">
      <w:pPr>
        <w:jc w:val="both"/>
      </w:pPr>
      <w:r w:rsidRPr="00170DE7">
        <w:t xml:space="preserve">w wyniku wyboru najkorzystniejszej oferty w trybie przetargu nieograniczonego </w:t>
      </w:r>
      <w:r w:rsidR="00EB39AF">
        <w:t xml:space="preserve">art. </w:t>
      </w:r>
      <w:r w:rsidRPr="00170DE7">
        <w:t xml:space="preserve">39 ustawy z dnia 29 stycznia 2004 r. Prawo zamówień publicznych (Dz. U. z 2019 r. poz. 1843, </w:t>
      </w:r>
      <w:r>
        <w:br/>
      </w:r>
      <w:r w:rsidRPr="00170DE7">
        <w:t>z późn. zm.) zawarta zostaje umowa o następującej treści:</w:t>
      </w:r>
      <w:r>
        <w:t xml:space="preserve"> </w:t>
      </w:r>
    </w:p>
    <w:p w14:paraId="4C1606B1" w14:textId="77777777" w:rsidR="00303AB5" w:rsidRPr="00D6669D" w:rsidRDefault="00303AB5" w:rsidP="00E83FA7">
      <w:pPr>
        <w:jc w:val="both"/>
      </w:pPr>
    </w:p>
    <w:p w14:paraId="040B8FA4" w14:textId="77777777" w:rsidR="00977CA2" w:rsidRPr="00D6669D" w:rsidRDefault="00022E9C" w:rsidP="00BB1DA6">
      <w:pPr>
        <w:tabs>
          <w:tab w:val="left" w:pos="0"/>
          <w:tab w:val="left" w:pos="426"/>
          <w:tab w:val="left" w:pos="567"/>
          <w:tab w:val="left" w:pos="1276"/>
        </w:tabs>
        <w:ind w:firstLine="425"/>
        <w:jc w:val="both"/>
        <w:rPr>
          <w:lang w:eastAsia="pl-PL"/>
        </w:rPr>
      </w:pPr>
      <w:r w:rsidRPr="00D6669D">
        <w:rPr>
          <w:b/>
        </w:rPr>
        <w:t>§ 1</w:t>
      </w:r>
      <w:r w:rsidRPr="00D6669D">
        <w:t>.</w:t>
      </w:r>
      <w:r w:rsidR="00466B3D">
        <w:t> </w:t>
      </w:r>
      <w:r w:rsidRPr="00D6669D">
        <w:t xml:space="preserve">1. </w:t>
      </w:r>
      <w:r w:rsidR="002B0923" w:rsidRPr="00D6669D">
        <w:t xml:space="preserve">Przedmiotem niniejszej </w:t>
      </w:r>
      <w:r w:rsidR="001B7455" w:rsidRPr="00D6669D">
        <w:t>u</w:t>
      </w:r>
      <w:r w:rsidR="002B0923" w:rsidRPr="00D6669D">
        <w:t xml:space="preserve">mowy jest </w:t>
      </w:r>
      <w:r w:rsidR="00BF2B0E">
        <w:t xml:space="preserve">wykonanie, </w:t>
      </w:r>
      <w:r w:rsidR="00977CA2" w:rsidRPr="00D6669D">
        <w:t>dostawa</w:t>
      </w:r>
      <w:r w:rsidR="00BF2B0E">
        <w:t xml:space="preserve"> i</w:t>
      </w:r>
      <w:r w:rsidR="001844E1" w:rsidRPr="00D6669D">
        <w:t xml:space="preserve"> </w:t>
      </w:r>
      <w:r w:rsidR="00977CA2" w:rsidRPr="00D6669D">
        <w:t>montaż</w:t>
      </w:r>
      <w:r w:rsidR="001844E1" w:rsidRPr="00D6669D">
        <w:t xml:space="preserve"> </w:t>
      </w:r>
      <w:r w:rsidR="00BF2B0E">
        <w:t>mebli</w:t>
      </w:r>
      <w:r w:rsidR="00557B99">
        <w:t xml:space="preserve"> biurowych</w:t>
      </w:r>
      <w:r w:rsidR="00466B3D">
        <w:t xml:space="preserve"> </w:t>
      </w:r>
      <w:r w:rsidR="006C6A35">
        <w:t>do pomieszczenia kuchennego i pomieszczeń biurowych</w:t>
      </w:r>
      <w:r w:rsidR="00977CA2" w:rsidRPr="00D6669D">
        <w:t xml:space="preserve"> </w:t>
      </w:r>
      <w:r w:rsidR="006C6A35">
        <w:t>Starostwa Powiatowego w Inowrocławiu</w:t>
      </w:r>
      <w:r w:rsidR="001844E1" w:rsidRPr="00D6669D">
        <w:t xml:space="preserve"> przy ul. Mątewskiej </w:t>
      </w:r>
      <w:r w:rsidR="00977CA2" w:rsidRPr="00D6669D">
        <w:t>17</w:t>
      </w:r>
      <w:r w:rsidR="005330C9" w:rsidRPr="00D6669D">
        <w:t>.</w:t>
      </w:r>
      <w:r w:rsidR="00D57273" w:rsidRPr="00D6669D">
        <w:t xml:space="preserve"> </w:t>
      </w:r>
      <w:r w:rsidR="006C6A35">
        <w:t xml:space="preserve"> </w:t>
      </w:r>
    </w:p>
    <w:p w14:paraId="4A924A2A" w14:textId="77777777" w:rsidR="00E9224A" w:rsidRPr="00D6669D" w:rsidRDefault="00977CA2" w:rsidP="008849AD">
      <w:pPr>
        <w:numPr>
          <w:ilvl w:val="0"/>
          <w:numId w:val="14"/>
        </w:numPr>
        <w:ind w:left="0" w:firstLine="426"/>
        <w:jc w:val="both"/>
        <w:rPr>
          <w:lang w:eastAsia="pl-PL"/>
        </w:rPr>
      </w:pPr>
      <w:r w:rsidRPr="00D6669D">
        <w:rPr>
          <w:b/>
        </w:rPr>
        <w:t>Wykonawca</w:t>
      </w:r>
      <w:r w:rsidR="000C2974" w:rsidRPr="00D6669D">
        <w:t xml:space="preserve"> </w:t>
      </w:r>
      <w:r w:rsidR="00913619" w:rsidRPr="00D6669D">
        <w:t>wykona przedmiot umowy zgodnie ze</w:t>
      </w:r>
      <w:r w:rsidR="00E9224A" w:rsidRPr="00D6669D">
        <w:t xml:space="preserve"> złożoną ofertą </w:t>
      </w:r>
      <w:r w:rsidR="00D57273" w:rsidRPr="00D6669D">
        <w:t xml:space="preserve">oraz </w:t>
      </w:r>
      <w:r w:rsidR="003F47CB">
        <w:t>specyfikacją istotnych warunków zamówienia</w:t>
      </w:r>
      <w:r w:rsidR="00913619" w:rsidRPr="00D6669D">
        <w:t>, które stanowią integralną część umowy</w:t>
      </w:r>
      <w:r w:rsidR="000C2974" w:rsidRPr="00D6669D">
        <w:t>.</w:t>
      </w:r>
    </w:p>
    <w:p w14:paraId="693400F3" w14:textId="19905650" w:rsidR="00E070EB" w:rsidRPr="00D6669D" w:rsidRDefault="002B0923" w:rsidP="000D0074">
      <w:pPr>
        <w:numPr>
          <w:ilvl w:val="0"/>
          <w:numId w:val="14"/>
        </w:numPr>
        <w:tabs>
          <w:tab w:val="left" w:pos="0"/>
        </w:tabs>
        <w:ind w:left="0" w:firstLine="426"/>
        <w:jc w:val="both"/>
      </w:pPr>
      <w:r w:rsidRPr="00D6669D">
        <w:rPr>
          <w:b/>
        </w:rPr>
        <w:t>Wykonawca</w:t>
      </w:r>
      <w:r w:rsidRPr="00D6669D">
        <w:t xml:space="preserve"> </w:t>
      </w:r>
      <w:r w:rsidR="00C658B9">
        <w:t xml:space="preserve">zobowiązuje się wykonać </w:t>
      </w:r>
      <w:r w:rsidR="000D0074">
        <w:t xml:space="preserve">przedmiot </w:t>
      </w:r>
      <w:r w:rsidR="005F48D4">
        <w:t>umowy</w:t>
      </w:r>
      <w:r w:rsidR="00B47BF3" w:rsidRPr="00D6669D">
        <w:t xml:space="preserve"> </w:t>
      </w:r>
      <w:r w:rsidR="00C658B9">
        <w:t xml:space="preserve">przy użyciu materiałów własnych. Zastosowane materiały </w:t>
      </w:r>
      <w:r w:rsidR="00EB39AF">
        <w:t>muszą</w:t>
      </w:r>
      <w:r w:rsidR="00C658B9">
        <w:t xml:space="preserve"> posiadać certyfikaty, znaki bezpieczeństwa, atesty </w:t>
      </w:r>
      <w:r w:rsidR="006A4EFE">
        <w:t>o</w:t>
      </w:r>
      <w:r w:rsidR="00C658B9">
        <w:t>raz być zgodne z kryteriami technicznymi określonymi w polskich normach lub aprobatach technicznych.</w:t>
      </w:r>
      <w:r w:rsidR="00EA2512">
        <w:t xml:space="preserve"> </w:t>
      </w:r>
    </w:p>
    <w:p w14:paraId="0B15665D" w14:textId="77777777" w:rsidR="00540021" w:rsidRPr="00D6669D" w:rsidRDefault="00557B99" w:rsidP="00557B99">
      <w:pPr>
        <w:tabs>
          <w:tab w:val="left" w:pos="0"/>
        </w:tabs>
        <w:ind w:firstLine="426"/>
        <w:contextualSpacing/>
        <w:jc w:val="both"/>
      </w:pPr>
      <w:r w:rsidRPr="00557B99">
        <w:rPr>
          <w:bCs/>
        </w:rPr>
        <w:t>4.</w:t>
      </w:r>
      <w:r w:rsidR="003F47CB">
        <w:rPr>
          <w:bCs/>
        </w:rPr>
        <w:t xml:space="preserve"> </w:t>
      </w:r>
      <w:r w:rsidR="00540021" w:rsidRPr="00D6669D">
        <w:rPr>
          <w:b/>
        </w:rPr>
        <w:t>Wykonawca</w:t>
      </w:r>
      <w:r w:rsidR="00540021" w:rsidRPr="00D6669D">
        <w:t xml:space="preserve"> zobowiązany jest do przestrzegania porządku i ostrożności podczas montażu </w:t>
      </w:r>
      <w:r w:rsidR="000D0074">
        <w:t>przedmiotu</w:t>
      </w:r>
      <w:r w:rsidR="00943688">
        <w:t xml:space="preserve"> umowy</w:t>
      </w:r>
      <w:r w:rsidR="000D0074">
        <w:t>,</w:t>
      </w:r>
      <w:r w:rsidR="00540021" w:rsidRPr="00D6669D">
        <w:t xml:space="preserve"> nie dop</w:t>
      </w:r>
      <w:r w:rsidR="00022E9C" w:rsidRPr="00D6669D">
        <w:t>uszczając do</w:t>
      </w:r>
      <w:r w:rsidR="00540021" w:rsidRPr="00D6669D">
        <w:t xml:space="preserve"> uszkodzeń i zabrudzeń ścian i podłóg </w:t>
      </w:r>
      <w:r w:rsidR="00943688">
        <w:br/>
      </w:r>
      <w:r w:rsidR="00540021" w:rsidRPr="00D6669D">
        <w:t xml:space="preserve">w </w:t>
      </w:r>
      <w:r w:rsidR="00325AB1" w:rsidRPr="00D6669D">
        <w:t xml:space="preserve">udostępnionych </w:t>
      </w:r>
      <w:r w:rsidR="00540021" w:rsidRPr="00D6669D">
        <w:t>pomieszczeniach</w:t>
      </w:r>
      <w:r w:rsidR="00325AB1" w:rsidRPr="00D6669D">
        <w:t>.</w:t>
      </w:r>
    </w:p>
    <w:p w14:paraId="4F04A978" w14:textId="77777777" w:rsidR="00540021" w:rsidRPr="00D6669D" w:rsidRDefault="00557B99" w:rsidP="00557B99">
      <w:pPr>
        <w:tabs>
          <w:tab w:val="left" w:pos="0"/>
        </w:tabs>
        <w:ind w:firstLine="426"/>
        <w:contextualSpacing/>
        <w:jc w:val="both"/>
        <w:rPr>
          <w:b/>
        </w:rPr>
      </w:pPr>
      <w:r>
        <w:t xml:space="preserve">5. </w:t>
      </w:r>
      <w:r w:rsidR="00540021" w:rsidRPr="00D6669D">
        <w:t>Za szkody spowodowane nieprzestrzeganiem ww</w:t>
      </w:r>
      <w:r w:rsidR="009E2145" w:rsidRPr="00D6669D">
        <w:t>.</w:t>
      </w:r>
      <w:r w:rsidR="00540021" w:rsidRPr="00D6669D">
        <w:t xml:space="preserve"> ustaleń odpowiedzialność ponosi </w:t>
      </w:r>
      <w:r w:rsidR="00540021" w:rsidRPr="00D6669D">
        <w:rPr>
          <w:b/>
        </w:rPr>
        <w:t xml:space="preserve">Wykonawca. </w:t>
      </w:r>
    </w:p>
    <w:p w14:paraId="00E63677" w14:textId="77777777" w:rsidR="0032209D" w:rsidRPr="00D6669D" w:rsidRDefault="0032209D" w:rsidP="00E83FA7"/>
    <w:p w14:paraId="1AC42CDA" w14:textId="77777777" w:rsidR="00A27E2B" w:rsidRPr="00D6669D" w:rsidRDefault="00C3030E" w:rsidP="00C3030E">
      <w:pPr>
        <w:ind w:firstLine="425"/>
        <w:contextualSpacing/>
        <w:jc w:val="both"/>
      </w:pPr>
      <w:r w:rsidRPr="00D6669D">
        <w:rPr>
          <w:b/>
        </w:rPr>
        <w:t xml:space="preserve">§ </w:t>
      </w:r>
      <w:r w:rsidR="005F48D4">
        <w:rPr>
          <w:b/>
        </w:rPr>
        <w:t>2</w:t>
      </w:r>
      <w:r w:rsidRPr="00D6669D">
        <w:t>.</w:t>
      </w:r>
      <w:r w:rsidR="00466B3D">
        <w:t xml:space="preserve"> </w:t>
      </w:r>
      <w:r w:rsidRPr="00D6669D">
        <w:t>1.</w:t>
      </w:r>
      <w:r w:rsidR="00FE63DB" w:rsidRPr="00FE63DB">
        <w:rPr>
          <w:b/>
          <w:bCs/>
        </w:rPr>
        <w:t>Wykonawca</w:t>
      </w:r>
      <w:r w:rsidR="00FE63DB">
        <w:t xml:space="preserve"> wykona przedmiot umowy </w:t>
      </w:r>
      <w:r w:rsidR="00263F60">
        <w:t xml:space="preserve">w </w:t>
      </w:r>
      <w:r w:rsidR="0009439F">
        <w:t>ciągu</w:t>
      </w:r>
      <w:r w:rsidR="00263F60">
        <w:t xml:space="preserve"> ……</w:t>
      </w:r>
      <w:r w:rsidR="0009439F">
        <w:t xml:space="preserve"> dni</w:t>
      </w:r>
      <w:r w:rsidR="00263F60">
        <w:t>, licząc</w:t>
      </w:r>
      <w:r w:rsidR="00847D19">
        <w:t xml:space="preserve"> od daty zawarcia umowy.</w:t>
      </w:r>
      <w:r w:rsidR="0009439F">
        <w:t xml:space="preserve"> </w:t>
      </w:r>
    </w:p>
    <w:p w14:paraId="72F974D2" w14:textId="77777777" w:rsidR="005F48D4" w:rsidRPr="001005C8" w:rsidRDefault="00C658B9" w:rsidP="001005C8">
      <w:pPr>
        <w:pStyle w:val="Akapitzlist"/>
        <w:numPr>
          <w:ilvl w:val="0"/>
          <w:numId w:val="15"/>
        </w:numPr>
        <w:ind w:left="0" w:firstLine="426"/>
        <w:jc w:val="both"/>
        <w:rPr>
          <w:bCs/>
        </w:rPr>
      </w:pPr>
      <w:r w:rsidRPr="001005C8">
        <w:rPr>
          <w:bCs/>
        </w:rPr>
        <w:t>Odbiór przedmiotu umowy nastąpi na podstawie protokołu odbioru</w:t>
      </w:r>
      <w:r w:rsidR="001005C8" w:rsidRPr="001005C8">
        <w:rPr>
          <w:bCs/>
        </w:rPr>
        <w:t xml:space="preserve">, </w:t>
      </w:r>
      <w:r w:rsidR="001005C8">
        <w:rPr>
          <w:bCs/>
        </w:rPr>
        <w:t xml:space="preserve">sporządzonego przez </w:t>
      </w:r>
      <w:r w:rsidR="001005C8" w:rsidRPr="001005C8">
        <w:rPr>
          <w:b/>
        </w:rPr>
        <w:t>Zamawiającego</w:t>
      </w:r>
      <w:r w:rsidR="001005C8">
        <w:rPr>
          <w:bCs/>
        </w:rPr>
        <w:t xml:space="preserve"> i </w:t>
      </w:r>
      <w:r w:rsidR="001005C8" w:rsidRPr="001005C8">
        <w:rPr>
          <w:bCs/>
        </w:rPr>
        <w:t>podpisanego</w:t>
      </w:r>
      <w:r w:rsidR="001005C8">
        <w:rPr>
          <w:bCs/>
        </w:rPr>
        <w:t xml:space="preserve"> przez osoby wyznaczone</w:t>
      </w:r>
      <w:r w:rsidR="001005C8" w:rsidRPr="001005C8">
        <w:rPr>
          <w:bCs/>
        </w:rPr>
        <w:t xml:space="preserve"> </w:t>
      </w:r>
      <w:r w:rsidR="001005C8">
        <w:rPr>
          <w:bCs/>
        </w:rPr>
        <w:t xml:space="preserve">z obu stron. </w:t>
      </w:r>
    </w:p>
    <w:p w14:paraId="67038885" w14:textId="77777777" w:rsidR="005F48D4" w:rsidRPr="009B4527" w:rsidRDefault="005F48D4" w:rsidP="005F48D4">
      <w:pPr>
        <w:ind w:firstLine="284"/>
        <w:jc w:val="both"/>
      </w:pPr>
      <w:r>
        <w:t xml:space="preserve">  </w:t>
      </w:r>
      <w:r w:rsidR="001005C8">
        <w:t>3</w:t>
      </w:r>
      <w:r>
        <w:t xml:space="preserve">. W przypadku stwierdzenia usterek przy odbiorze przedmiotu umowy </w:t>
      </w:r>
      <w:r w:rsidRPr="00F76D2D">
        <w:rPr>
          <w:b/>
          <w:bCs/>
        </w:rPr>
        <w:t>Zamawiający</w:t>
      </w:r>
      <w:r>
        <w:t xml:space="preserve"> wyznaczy dodatkowy termin na ich </w:t>
      </w:r>
      <w:r w:rsidR="00A95271">
        <w:t>usunięcie</w:t>
      </w:r>
      <w:r>
        <w:t xml:space="preserve">. </w:t>
      </w:r>
    </w:p>
    <w:p w14:paraId="0D995207" w14:textId="77777777" w:rsidR="00E765E9" w:rsidRPr="00D6669D" w:rsidRDefault="00E765E9">
      <w:pPr>
        <w:jc w:val="center"/>
      </w:pPr>
    </w:p>
    <w:p w14:paraId="4DEC85BF" w14:textId="77777777" w:rsidR="002B0923" w:rsidRPr="00D6669D" w:rsidRDefault="00E83FA7" w:rsidP="00AE106D">
      <w:pPr>
        <w:ind w:firstLine="425"/>
        <w:contextualSpacing/>
        <w:jc w:val="both"/>
      </w:pPr>
      <w:r w:rsidRPr="00D6669D">
        <w:rPr>
          <w:b/>
        </w:rPr>
        <w:t xml:space="preserve">§ </w:t>
      </w:r>
      <w:r w:rsidR="00911698">
        <w:rPr>
          <w:b/>
        </w:rPr>
        <w:t>3</w:t>
      </w:r>
      <w:r w:rsidRPr="00D6669D">
        <w:t>.</w:t>
      </w:r>
      <w:r w:rsidR="00466B3D">
        <w:t> </w:t>
      </w:r>
      <w:r w:rsidRPr="00D6669D">
        <w:t>1.</w:t>
      </w:r>
      <w:r w:rsidR="00D50297" w:rsidRPr="00D6669D">
        <w:t xml:space="preserve"> </w:t>
      </w:r>
      <w:r w:rsidR="002B0923" w:rsidRPr="00D6669D">
        <w:t xml:space="preserve">Całkowite wynagrodzenie </w:t>
      </w:r>
      <w:r w:rsidR="002B0923" w:rsidRPr="00D6669D">
        <w:rPr>
          <w:b/>
        </w:rPr>
        <w:t>Wykonawcy</w:t>
      </w:r>
      <w:r w:rsidR="002B0923" w:rsidRPr="00D6669D">
        <w:t xml:space="preserve"> za wykonanie przedmiotu umowy</w:t>
      </w:r>
      <w:r w:rsidR="000C2974" w:rsidRPr="00D6669D">
        <w:t>,</w:t>
      </w:r>
      <w:r w:rsidR="002B0923" w:rsidRPr="00D6669D">
        <w:t xml:space="preserve"> zgodnie </w:t>
      </w:r>
      <w:r w:rsidR="00250031">
        <w:t>ze złożoną ofertą</w:t>
      </w:r>
      <w:r w:rsidR="002B0923" w:rsidRPr="00D6669D">
        <w:t xml:space="preserve"> stanowi kwotę</w:t>
      </w:r>
      <w:r w:rsidR="00C61868">
        <w:t xml:space="preserve"> </w:t>
      </w:r>
      <w:r w:rsidR="00250031">
        <w:t>………</w:t>
      </w:r>
      <w:r w:rsidR="00C61868">
        <w:t xml:space="preserve"> </w:t>
      </w:r>
      <w:r w:rsidR="00E070EB" w:rsidRPr="00D6669D">
        <w:t>zł</w:t>
      </w:r>
      <w:r w:rsidR="002B0923" w:rsidRPr="00D6669D">
        <w:t xml:space="preserve"> netto</w:t>
      </w:r>
      <w:r w:rsidR="00250031">
        <w:t xml:space="preserve"> </w:t>
      </w:r>
      <w:r w:rsidR="00E4186D" w:rsidRPr="00D6669D">
        <w:t>(słownie</w:t>
      </w:r>
      <w:r w:rsidR="005F48D4">
        <w:t>:</w:t>
      </w:r>
      <w:r w:rsidR="00C61868">
        <w:t xml:space="preserve"> </w:t>
      </w:r>
      <w:r w:rsidR="00250031">
        <w:t>…………………......</w:t>
      </w:r>
      <w:r w:rsidR="00C61868">
        <w:t>/100</w:t>
      </w:r>
      <w:r w:rsidR="00325AB1" w:rsidRPr="00D6669D">
        <w:t xml:space="preserve">) </w:t>
      </w:r>
      <w:r w:rsidR="00D513B2" w:rsidRPr="00D6669D">
        <w:t>+</w:t>
      </w:r>
      <w:r w:rsidR="00C61868">
        <w:t xml:space="preserve"> 23</w:t>
      </w:r>
      <w:r w:rsidR="00D513B2" w:rsidRPr="00D6669D">
        <w:t>% podatku VAT =</w:t>
      </w:r>
      <w:r w:rsidR="00C61868">
        <w:t xml:space="preserve"> </w:t>
      </w:r>
      <w:r w:rsidR="00250031">
        <w:t>………………..</w:t>
      </w:r>
      <w:r w:rsidR="00C61868">
        <w:t xml:space="preserve"> </w:t>
      </w:r>
      <w:r w:rsidR="005101C2" w:rsidRPr="00D6669D">
        <w:t>zł</w:t>
      </w:r>
      <w:r w:rsidR="00D50297" w:rsidRPr="00D6669D">
        <w:t xml:space="preserve"> brutto</w:t>
      </w:r>
      <w:r w:rsidR="00D513B2" w:rsidRPr="00D6669D">
        <w:t xml:space="preserve"> </w:t>
      </w:r>
      <w:r w:rsidR="00325AB1" w:rsidRPr="00D6669D">
        <w:t>(słownie:</w:t>
      </w:r>
      <w:r w:rsidR="00E4186D" w:rsidRPr="00D6669D">
        <w:t xml:space="preserve"> </w:t>
      </w:r>
      <w:r w:rsidR="00250031">
        <w:t>…………….…………….....</w:t>
      </w:r>
      <w:r w:rsidR="00C61868">
        <w:t>/100</w:t>
      </w:r>
      <w:r w:rsidR="00E4186D" w:rsidRPr="00D6669D">
        <w:t>)</w:t>
      </w:r>
      <w:r w:rsidR="00AE106D">
        <w:t>.</w:t>
      </w:r>
    </w:p>
    <w:p w14:paraId="05D3DADD" w14:textId="10CC5CBC" w:rsidR="00DF6ECF" w:rsidRPr="00D6669D" w:rsidRDefault="00D513B2" w:rsidP="00D50297">
      <w:pPr>
        <w:numPr>
          <w:ilvl w:val="0"/>
          <w:numId w:val="8"/>
        </w:numPr>
        <w:ind w:left="0" w:firstLine="426"/>
        <w:contextualSpacing/>
        <w:jc w:val="both"/>
      </w:pPr>
      <w:r w:rsidRPr="00D6669D">
        <w:lastRenderedPageBreak/>
        <w:t>Należność</w:t>
      </w:r>
      <w:r w:rsidR="00DF6ECF" w:rsidRPr="00D6669D">
        <w:t xml:space="preserve"> za wykonanie przedmiotu umowy</w:t>
      </w:r>
      <w:r w:rsidR="00DF6ECF" w:rsidRPr="00D6669D">
        <w:rPr>
          <w:b/>
        </w:rPr>
        <w:t xml:space="preserve"> Zamawiający</w:t>
      </w:r>
      <w:r w:rsidR="00922D6C">
        <w:t xml:space="preserve"> zapłaci </w:t>
      </w:r>
      <w:r w:rsidR="00DF6ECF" w:rsidRPr="00D6669D">
        <w:rPr>
          <w:b/>
        </w:rPr>
        <w:t xml:space="preserve">Wykonawcy </w:t>
      </w:r>
      <w:r w:rsidR="00DF6ECF" w:rsidRPr="00D6669D">
        <w:t xml:space="preserve">przelewem na wskazany rachunek bankowy w </w:t>
      </w:r>
      <w:r w:rsidR="005F48D4">
        <w:t>ciągu</w:t>
      </w:r>
      <w:r w:rsidR="009E2145" w:rsidRPr="00D6669D">
        <w:t xml:space="preserve"> </w:t>
      </w:r>
      <w:r w:rsidR="00D6077C">
        <w:t>21</w:t>
      </w:r>
      <w:r w:rsidR="00DF6ECF" w:rsidRPr="00D6669D">
        <w:t xml:space="preserve"> dni od dnia otrzymania prawidłowo wystawionej faktury VAT</w:t>
      </w:r>
      <w:r w:rsidR="00543DB3">
        <w:t>.</w:t>
      </w:r>
      <w:r w:rsidR="00313A33">
        <w:t xml:space="preserve"> </w:t>
      </w:r>
    </w:p>
    <w:p w14:paraId="2B800809" w14:textId="77777777" w:rsidR="00DF6ECF" w:rsidRPr="00D6669D" w:rsidRDefault="00DF6ECF" w:rsidP="00D50297">
      <w:pPr>
        <w:numPr>
          <w:ilvl w:val="0"/>
          <w:numId w:val="8"/>
        </w:numPr>
        <w:ind w:left="0" w:firstLine="426"/>
        <w:contextualSpacing/>
        <w:jc w:val="both"/>
      </w:pPr>
      <w:r w:rsidRPr="00D6669D">
        <w:t>Podstawą wystawienia faktury VAT jest protokół</w:t>
      </w:r>
      <w:r w:rsidR="0032100C" w:rsidRPr="00D6669D">
        <w:t xml:space="preserve"> odbioru</w:t>
      </w:r>
      <w:r w:rsidRPr="00D6669D">
        <w:t xml:space="preserve"> podpisany przez strony </w:t>
      </w:r>
      <w:r w:rsidR="000C2974" w:rsidRPr="00D6669D">
        <w:br/>
      </w:r>
      <w:r w:rsidRPr="00D6669D">
        <w:t>bez zastrzeżeń.</w:t>
      </w:r>
    </w:p>
    <w:p w14:paraId="69C0FA23" w14:textId="77777777" w:rsidR="00ED3B58" w:rsidRPr="00D6669D" w:rsidRDefault="00E070EB" w:rsidP="00D50297">
      <w:pPr>
        <w:numPr>
          <w:ilvl w:val="0"/>
          <w:numId w:val="8"/>
        </w:numPr>
        <w:ind w:firstLine="66"/>
        <w:contextualSpacing/>
        <w:jc w:val="both"/>
      </w:pPr>
      <w:r w:rsidRPr="00D6669D">
        <w:rPr>
          <w:b/>
        </w:rPr>
        <w:t>Wykonawca</w:t>
      </w:r>
      <w:r w:rsidRPr="00D6669D">
        <w:t xml:space="preserve"> wystawi fakturę </w:t>
      </w:r>
      <w:r w:rsidR="000C2974" w:rsidRPr="00D6669D">
        <w:t xml:space="preserve">VAT </w:t>
      </w:r>
      <w:r w:rsidRPr="00D6669D">
        <w:t xml:space="preserve">na: </w:t>
      </w:r>
    </w:p>
    <w:p w14:paraId="2B490BC0" w14:textId="77777777" w:rsidR="00D50297" w:rsidRPr="00D6669D" w:rsidRDefault="00D50297" w:rsidP="00D50297">
      <w:pPr>
        <w:pStyle w:val="Tekstpodstawowy"/>
        <w:spacing w:line="240" w:lineRule="auto"/>
        <w:ind w:left="720"/>
        <w:rPr>
          <w:szCs w:val="24"/>
          <w:u w:val="single"/>
        </w:rPr>
      </w:pPr>
      <w:r w:rsidRPr="00D6669D">
        <w:rPr>
          <w:szCs w:val="24"/>
          <w:u w:val="single"/>
        </w:rPr>
        <w:t>Nabywca:</w:t>
      </w:r>
    </w:p>
    <w:p w14:paraId="2C5481F8" w14:textId="77777777" w:rsidR="00D50297" w:rsidRPr="00D6669D" w:rsidRDefault="00D50297" w:rsidP="0066163C">
      <w:pPr>
        <w:pStyle w:val="Tekstpodstawowy"/>
        <w:spacing w:line="240" w:lineRule="auto"/>
        <w:ind w:left="426" w:firstLine="283"/>
        <w:rPr>
          <w:szCs w:val="24"/>
        </w:rPr>
      </w:pPr>
      <w:r w:rsidRPr="00D6669D">
        <w:rPr>
          <w:szCs w:val="24"/>
        </w:rPr>
        <w:t>Powiat Inowrocławski</w:t>
      </w:r>
    </w:p>
    <w:p w14:paraId="410AC9EE" w14:textId="77777777" w:rsidR="00D50297" w:rsidRPr="00D6669D" w:rsidRDefault="00D50297" w:rsidP="00D50297">
      <w:pPr>
        <w:pStyle w:val="Tekstpodstawowy"/>
        <w:spacing w:line="240" w:lineRule="auto"/>
        <w:ind w:left="360" w:firstLine="349"/>
        <w:rPr>
          <w:szCs w:val="24"/>
        </w:rPr>
      </w:pPr>
      <w:r w:rsidRPr="00D6669D">
        <w:rPr>
          <w:szCs w:val="24"/>
        </w:rPr>
        <w:t>aleja Ratuszowa 38</w:t>
      </w:r>
    </w:p>
    <w:p w14:paraId="55F18A33" w14:textId="77777777" w:rsidR="00D50297" w:rsidRPr="00D6669D" w:rsidRDefault="00D50297" w:rsidP="00D50297">
      <w:pPr>
        <w:pStyle w:val="Tekstpodstawowy"/>
        <w:spacing w:line="240" w:lineRule="auto"/>
        <w:ind w:left="360" w:firstLine="349"/>
        <w:rPr>
          <w:szCs w:val="24"/>
        </w:rPr>
      </w:pPr>
      <w:r w:rsidRPr="00D6669D">
        <w:rPr>
          <w:szCs w:val="24"/>
        </w:rPr>
        <w:t>88-100 Inowrocław</w:t>
      </w:r>
    </w:p>
    <w:p w14:paraId="2E4F9F18" w14:textId="77777777" w:rsidR="00D50297" w:rsidRPr="00D6669D" w:rsidRDefault="00D50297" w:rsidP="00D50297">
      <w:pPr>
        <w:pStyle w:val="Tekstpodstawowy"/>
        <w:spacing w:line="240" w:lineRule="auto"/>
        <w:ind w:left="360" w:firstLine="349"/>
        <w:rPr>
          <w:szCs w:val="24"/>
        </w:rPr>
      </w:pPr>
      <w:r w:rsidRPr="00D6669D">
        <w:rPr>
          <w:szCs w:val="24"/>
        </w:rPr>
        <w:t>NIP: 556-26-87-660,</w:t>
      </w:r>
    </w:p>
    <w:p w14:paraId="3F972A05" w14:textId="77777777" w:rsidR="00D50297" w:rsidRPr="00D6669D" w:rsidRDefault="00D50297" w:rsidP="00D50297">
      <w:pPr>
        <w:pStyle w:val="Tekstpodstawowy"/>
        <w:spacing w:line="240" w:lineRule="auto"/>
        <w:ind w:left="720"/>
        <w:rPr>
          <w:szCs w:val="24"/>
          <w:u w:val="single"/>
        </w:rPr>
      </w:pPr>
      <w:r w:rsidRPr="00D6669D">
        <w:rPr>
          <w:szCs w:val="24"/>
          <w:u w:val="single"/>
        </w:rPr>
        <w:t>Odbiorca:</w:t>
      </w:r>
    </w:p>
    <w:p w14:paraId="2533D48A" w14:textId="77777777" w:rsidR="00D50297" w:rsidRPr="00D6669D" w:rsidRDefault="00D50297" w:rsidP="00D50297">
      <w:pPr>
        <w:pStyle w:val="Tekstpodstawowy"/>
        <w:spacing w:line="240" w:lineRule="auto"/>
        <w:ind w:left="709"/>
        <w:rPr>
          <w:szCs w:val="24"/>
        </w:rPr>
      </w:pPr>
      <w:r w:rsidRPr="00D6669D">
        <w:rPr>
          <w:szCs w:val="24"/>
        </w:rPr>
        <w:t>Starostwo Powiatowe w Inowrocławiu</w:t>
      </w:r>
    </w:p>
    <w:p w14:paraId="506D79FD" w14:textId="77777777" w:rsidR="00D50297" w:rsidRPr="00D6669D" w:rsidRDefault="00D50297" w:rsidP="00D50297">
      <w:pPr>
        <w:pStyle w:val="Tekstpodstawowy"/>
        <w:spacing w:line="240" w:lineRule="auto"/>
        <w:ind w:leftChars="295" w:left="849" w:hanging="141"/>
        <w:rPr>
          <w:szCs w:val="24"/>
        </w:rPr>
      </w:pPr>
      <w:r w:rsidRPr="00D6669D">
        <w:rPr>
          <w:szCs w:val="24"/>
        </w:rPr>
        <w:t>aleja Ratuszowa 38</w:t>
      </w:r>
    </w:p>
    <w:p w14:paraId="12EDC02C" w14:textId="77777777" w:rsidR="00B85042" w:rsidRPr="00D6669D" w:rsidRDefault="00D50297" w:rsidP="000963E4">
      <w:pPr>
        <w:pStyle w:val="Tekstpodstawowy"/>
        <w:spacing w:line="240" w:lineRule="auto"/>
        <w:ind w:leftChars="295" w:left="849" w:hanging="141"/>
        <w:rPr>
          <w:szCs w:val="24"/>
        </w:rPr>
      </w:pPr>
      <w:r w:rsidRPr="00D6669D">
        <w:rPr>
          <w:szCs w:val="24"/>
        </w:rPr>
        <w:t>88-100 Inowrocław.</w:t>
      </w:r>
    </w:p>
    <w:p w14:paraId="45F2029E" w14:textId="77777777" w:rsidR="004A0A79" w:rsidRPr="00D6669D" w:rsidRDefault="006A67BD" w:rsidP="001C2BEA">
      <w:pPr>
        <w:pStyle w:val="Akapitzlist"/>
        <w:numPr>
          <w:ilvl w:val="0"/>
          <w:numId w:val="8"/>
        </w:numPr>
        <w:tabs>
          <w:tab w:val="left" w:pos="426"/>
        </w:tabs>
        <w:ind w:left="0" w:firstLine="426"/>
        <w:jc w:val="both"/>
      </w:pPr>
      <w:r w:rsidRPr="00D6669D">
        <w:rPr>
          <w:b/>
        </w:rPr>
        <w:t>Zamawiający</w:t>
      </w:r>
      <w:r w:rsidRPr="00D6669D">
        <w:t xml:space="preserve"> dokona przelewu wynagrodzenia na rachunek </w:t>
      </w:r>
      <w:r w:rsidRPr="00D6669D">
        <w:rPr>
          <w:b/>
          <w:bCs/>
        </w:rPr>
        <w:t>Wykonawcy</w:t>
      </w:r>
      <w:r w:rsidRPr="00D6669D">
        <w:t xml:space="preserve"> podany </w:t>
      </w:r>
      <w:r w:rsidRPr="00D6669D">
        <w:br/>
        <w:t>na fakturze, z zastosowaniem mechanizmu podzielonej płatności.</w:t>
      </w:r>
    </w:p>
    <w:p w14:paraId="705B4ECC" w14:textId="77777777" w:rsidR="006A67BD" w:rsidRPr="00D6669D" w:rsidRDefault="006A67BD" w:rsidP="001C2BEA">
      <w:pPr>
        <w:pStyle w:val="Akapitzlist"/>
        <w:numPr>
          <w:ilvl w:val="0"/>
          <w:numId w:val="8"/>
        </w:numPr>
        <w:tabs>
          <w:tab w:val="left" w:pos="426"/>
        </w:tabs>
        <w:ind w:left="0" w:firstLine="426"/>
        <w:jc w:val="both"/>
      </w:pPr>
      <w:r w:rsidRPr="00D6669D">
        <w:rPr>
          <w:b/>
        </w:rPr>
        <w:t>Wykonawca</w:t>
      </w:r>
      <w:r w:rsidRPr="00D6669D">
        <w:t xml:space="preserve"> oświadcza, iż </w:t>
      </w:r>
      <w:r w:rsidR="004D70B7" w:rsidRPr="00D6669D">
        <w:t>rachunek, o którym mowa w ust. 5</w:t>
      </w:r>
      <w:r w:rsidRPr="00D6669D">
        <w:t xml:space="preserve"> jest rachunkiem rozliczeniowym </w:t>
      </w:r>
      <w:r w:rsidRPr="00D6669D">
        <w:rPr>
          <w:b/>
          <w:bCs/>
        </w:rPr>
        <w:t>Wykonawcy</w:t>
      </w:r>
      <w:r w:rsidRPr="00D6669D">
        <w:t>, dla którego został otwarty rachunek VAT.</w:t>
      </w:r>
    </w:p>
    <w:p w14:paraId="79EADB6C" w14:textId="77777777" w:rsidR="00B439CF" w:rsidRPr="00D6669D" w:rsidRDefault="00B439CF" w:rsidP="00022E9C">
      <w:pPr>
        <w:rPr>
          <w:rFonts w:ascii="ScalaSansPro-Regular" w:hAnsi="ScalaSansPro-Regular" w:cs="ScalaSansPro-Regular"/>
          <w:b/>
        </w:rPr>
      </w:pPr>
    </w:p>
    <w:p w14:paraId="41F0AD0E" w14:textId="77777777" w:rsidR="008C3549" w:rsidRPr="00D6669D" w:rsidRDefault="00510C57" w:rsidP="004D70B7">
      <w:pPr>
        <w:ind w:firstLine="426"/>
        <w:jc w:val="both"/>
        <w:rPr>
          <w:bCs/>
        </w:rPr>
      </w:pPr>
      <w:r w:rsidRPr="00D6669D">
        <w:rPr>
          <w:b/>
        </w:rPr>
        <w:t xml:space="preserve">§ </w:t>
      </w:r>
      <w:r w:rsidR="00911698">
        <w:rPr>
          <w:b/>
        </w:rPr>
        <w:t>4</w:t>
      </w:r>
      <w:r w:rsidRPr="00D6669D">
        <w:t>.</w:t>
      </w:r>
      <w:r w:rsidR="00466B3D">
        <w:t xml:space="preserve"> </w:t>
      </w:r>
      <w:r w:rsidRPr="00D6669D">
        <w:t xml:space="preserve">1. </w:t>
      </w:r>
      <w:r w:rsidR="0032100C" w:rsidRPr="00D6669D">
        <w:rPr>
          <w:b/>
        </w:rPr>
        <w:t>Wykonawca</w:t>
      </w:r>
      <w:r w:rsidR="0032100C" w:rsidRPr="00D6669D">
        <w:t xml:space="preserve"> </w:t>
      </w:r>
      <w:r w:rsidR="008C3549" w:rsidRPr="00D6669D">
        <w:rPr>
          <w:bCs/>
        </w:rPr>
        <w:t>udziel</w:t>
      </w:r>
      <w:r w:rsidR="002561C0">
        <w:rPr>
          <w:bCs/>
        </w:rPr>
        <w:t>i …...</w:t>
      </w:r>
      <w:r w:rsidR="005F48D4">
        <w:rPr>
          <w:bCs/>
        </w:rPr>
        <w:t xml:space="preserve"> </w:t>
      </w:r>
      <w:r w:rsidR="008C3549" w:rsidRPr="00D6669D">
        <w:rPr>
          <w:bCs/>
        </w:rPr>
        <w:t>miesię</w:t>
      </w:r>
      <w:r w:rsidR="005F48D4">
        <w:rPr>
          <w:bCs/>
        </w:rPr>
        <w:t>cznej</w:t>
      </w:r>
      <w:r w:rsidR="008C3549" w:rsidRPr="00D6669D">
        <w:rPr>
          <w:bCs/>
        </w:rPr>
        <w:t xml:space="preserve"> g</w:t>
      </w:r>
      <w:r w:rsidR="002561C0">
        <w:rPr>
          <w:bCs/>
        </w:rPr>
        <w:t xml:space="preserve">warancji, na wykonany przedmiot </w:t>
      </w:r>
      <w:r w:rsidR="005F48D4">
        <w:rPr>
          <w:bCs/>
        </w:rPr>
        <w:t>umowy</w:t>
      </w:r>
      <w:r w:rsidR="008C3549" w:rsidRPr="00D6669D">
        <w:rPr>
          <w:bCs/>
        </w:rPr>
        <w:t xml:space="preserve">, licząc od dnia </w:t>
      </w:r>
      <w:r w:rsidR="005F48D4">
        <w:rPr>
          <w:bCs/>
        </w:rPr>
        <w:t>odbioru przedmiotu</w:t>
      </w:r>
      <w:r w:rsidR="008C3549" w:rsidRPr="00D6669D">
        <w:rPr>
          <w:bCs/>
        </w:rPr>
        <w:t xml:space="preserve"> umowy.</w:t>
      </w:r>
    </w:p>
    <w:p w14:paraId="492BBE70" w14:textId="77777777" w:rsidR="0032100C" w:rsidRPr="00D6669D" w:rsidRDefault="0032100C" w:rsidP="004D70B7">
      <w:pPr>
        <w:pStyle w:val="Akapitzlist"/>
        <w:numPr>
          <w:ilvl w:val="0"/>
          <w:numId w:val="23"/>
        </w:numPr>
        <w:ind w:left="0" w:firstLine="426"/>
        <w:jc w:val="both"/>
      </w:pPr>
      <w:r w:rsidRPr="00D6669D">
        <w:t xml:space="preserve">Niezależnie od uprawnień z tytułu gwarancji, </w:t>
      </w:r>
      <w:r w:rsidRPr="00D6669D">
        <w:rPr>
          <w:b/>
        </w:rPr>
        <w:t>Zamawiającemu</w:t>
      </w:r>
      <w:r w:rsidRPr="00D6669D">
        <w:t xml:space="preserve"> przysługują uprawnienia z tytułu rękojmi za wady przedmiotu umowy.</w:t>
      </w:r>
      <w:r w:rsidR="00F66CBE">
        <w:t xml:space="preserve"> </w:t>
      </w:r>
    </w:p>
    <w:p w14:paraId="2E35AC0D" w14:textId="77777777" w:rsidR="0032100C" w:rsidRPr="00D6669D" w:rsidRDefault="0032100C" w:rsidP="0035209C">
      <w:pPr>
        <w:numPr>
          <w:ilvl w:val="0"/>
          <w:numId w:val="13"/>
        </w:numPr>
        <w:tabs>
          <w:tab w:val="left" w:pos="0"/>
          <w:tab w:val="left" w:pos="709"/>
        </w:tabs>
        <w:ind w:left="0" w:firstLine="426"/>
        <w:jc w:val="both"/>
      </w:pPr>
      <w:r w:rsidRPr="00D6669D">
        <w:t xml:space="preserve">Wszelkie naprawy gwarancyjne lub prowadzone w ramach rękojmi odbywają </w:t>
      </w:r>
      <w:r w:rsidR="000D1CBC" w:rsidRPr="00D6669D">
        <w:br/>
      </w:r>
      <w:r w:rsidRPr="00D6669D">
        <w:t xml:space="preserve">się na koszt i odpowiedzialność </w:t>
      </w:r>
      <w:r w:rsidRPr="00D6669D">
        <w:rPr>
          <w:b/>
        </w:rPr>
        <w:t>Wykonawcy</w:t>
      </w:r>
      <w:r w:rsidRPr="00D6669D">
        <w:t>.</w:t>
      </w:r>
      <w:r w:rsidR="007E032A" w:rsidRPr="00D6669D">
        <w:t xml:space="preserve"> </w:t>
      </w:r>
      <w:r w:rsidRPr="00D6669D">
        <w:rPr>
          <w:b/>
        </w:rPr>
        <w:t>Wykonawca</w:t>
      </w:r>
      <w:r w:rsidRPr="00D6669D">
        <w:t xml:space="preserve"> jest zobowiązany pod</w:t>
      </w:r>
      <w:r w:rsidR="00537491">
        <w:t>jąć</w:t>
      </w:r>
      <w:r w:rsidR="00537491">
        <w:br/>
      </w:r>
      <w:r w:rsidR="000D1CBC" w:rsidRPr="00D6669D">
        <w:t xml:space="preserve">się naprawy </w:t>
      </w:r>
      <w:r w:rsidR="00325AB1" w:rsidRPr="00D6669D">
        <w:t>w ciągu</w:t>
      </w:r>
      <w:r w:rsidR="00F81914" w:rsidRPr="00D6669D">
        <w:t xml:space="preserve"> 2</w:t>
      </w:r>
      <w:r w:rsidRPr="00D6669D">
        <w:t xml:space="preserve"> dni robocz</w:t>
      </w:r>
      <w:r w:rsidR="006F09BD" w:rsidRPr="00D6669D">
        <w:t>ych</w:t>
      </w:r>
      <w:r w:rsidRPr="00D6669D">
        <w:t xml:space="preserve"> od </w:t>
      </w:r>
      <w:r w:rsidR="007E032A" w:rsidRPr="00D6669D">
        <w:t>dnia</w:t>
      </w:r>
      <w:r w:rsidRPr="00D6669D">
        <w:t xml:space="preserve"> zgłoszenia usterki.</w:t>
      </w:r>
    </w:p>
    <w:p w14:paraId="5C162EA3" w14:textId="77777777" w:rsidR="00E765E9" w:rsidRDefault="0032100C" w:rsidP="00136AD7">
      <w:pPr>
        <w:numPr>
          <w:ilvl w:val="0"/>
          <w:numId w:val="13"/>
        </w:numPr>
        <w:tabs>
          <w:tab w:val="left" w:pos="709"/>
          <w:tab w:val="left" w:pos="993"/>
          <w:tab w:val="left" w:pos="1418"/>
        </w:tabs>
        <w:ind w:left="0" w:firstLine="426"/>
      </w:pPr>
      <w:r w:rsidRPr="00D6669D">
        <w:t>Jeżeli wady przedmiotu umowy nie da się usun</w:t>
      </w:r>
      <w:r w:rsidR="0077768C" w:rsidRPr="00D6669D">
        <w:t>ąć po trzech naprawach gwarancyjnych</w:t>
      </w:r>
      <w:r w:rsidR="00136AD7">
        <w:t xml:space="preserve"> </w:t>
      </w:r>
      <w:r w:rsidRPr="00136AD7">
        <w:rPr>
          <w:b/>
        </w:rPr>
        <w:t>Zamawiający</w:t>
      </w:r>
      <w:r w:rsidRPr="00D6669D">
        <w:t xml:space="preserve"> może żądać wymiany przedmiotu umowy na nowy</w:t>
      </w:r>
      <w:r w:rsidR="00136AD7">
        <w:t>.</w:t>
      </w:r>
      <w:r w:rsidRPr="00D6669D">
        <w:t xml:space="preserve"> </w:t>
      </w:r>
    </w:p>
    <w:p w14:paraId="5A07FABB" w14:textId="77777777" w:rsidR="00136AD7" w:rsidRPr="00D6669D" w:rsidRDefault="00136AD7" w:rsidP="00136AD7">
      <w:pPr>
        <w:tabs>
          <w:tab w:val="left" w:pos="709"/>
          <w:tab w:val="left" w:pos="993"/>
          <w:tab w:val="left" w:pos="1418"/>
        </w:tabs>
        <w:ind w:left="426"/>
      </w:pPr>
    </w:p>
    <w:p w14:paraId="7F2AB7C3" w14:textId="77777777" w:rsidR="0032100C" w:rsidRPr="00D6669D" w:rsidRDefault="00510C57" w:rsidP="00510C57">
      <w:pPr>
        <w:ind w:left="360"/>
        <w:contextualSpacing/>
        <w:jc w:val="both"/>
      </w:pPr>
      <w:r w:rsidRPr="00D6669D">
        <w:rPr>
          <w:b/>
        </w:rPr>
        <w:t xml:space="preserve">§ </w:t>
      </w:r>
      <w:r w:rsidR="00911698">
        <w:rPr>
          <w:b/>
        </w:rPr>
        <w:t>5</w:t>
      </w:r>
      <w:r w:rsidRPr="00D6669D">
        <w:t>.</w:t>
      </w:r>
      <w:r w:rsidR="00466B3D">
        <w:t xml:space="preserve"> </w:t>
      </w:r>
      <w:r w:rsidRPr="00D6669D">
        <w:t xml:space="preserve">1. </w:t>
      </w:r>
      <w:r w:rsidR="0032100C" w:rsidRPr="00D6669D">
        <w:rPr>
          <w:b/>
        </w:rPr>
        <w:t xml:space="preserve">Wykonawca </w:t>
      </w:r>
      <w:r w:rsidR="0032100C" w:rsidRPr="00D6669D">
        <w:t xml:space="preserve">zapłaci </w:t>
      </w:r>
      <w:r w:rsidR="0032100C" w:rsidRPr="00D6669D">
        <w:rPr>
          <w:b/>
        </w:rPr>
        <w:t>Zamawiającemu</w:t>
      </w:r>
      <w:r w:rsidR="0032100C" w:rsidRPr="00D6669D">
        <w:t xml:space="preserve"> kary umowne:</w:t>
      </w:r>
    </w:p>
    <w:p w14:paraId="24D8C042" w14:textId="77777777" w:rsidR="00F5126D" w:rsidRDefault="00DA0E99" w:rsidP="000A3300">
      <w:pPr>
        <w:pStyle w:val="Akapitzlist"/>
        <w:numPr>
          <w:ilvl w:val="0"/>
          <w:numId w:val="16"/>
        </w:numPr>
        <w:tabs>
          <w:tab w:val="clear" w:pos="360"/>
          <w:tab w:val="left" w:pos="142"/>
          <w:tab w:val="num" w:pos="284"/>
          <w:tab w:val="left" w:pos="426"/>
        </w:tabs>
        <w:ind w:left="426" w:hanging="426"/>
        <w:jc w:val="both"/>
      </w:pPr>
      <w:r w:rsidRPr="00D6669D">
        <w:t xml:space="preserve"> </w:t>
      </w:r>
      <w:r w:rsidR="00C66CC7" w:rsidRPr="00D6669D">
        <w:t xml:space="preserve"> </w:t>
      </w:r>
      <w:r w:rsidR="0032100C" w:rsidRPr="00D6669D">
        <w:t xml:space="preserve">za opóźnienie w wykonaniu przedmiotu umowy </w:t>
      </w:r>
      <w:r w:rsidR="00911698">
        <w:t xml:space="preserve">w terminie określonym w </w:t>
      </w:r>
      <w:bookmarkStart w:id="0" w:name="_Hlk45007545"/>
      <w:r w:rsidR="00911698" w:rsidRPr="0091281B">
        <w:t xml:space="preserve">§ </w:t>
      </w:r>
      <w:r w:rsidR="00911698">
        <w:t>2</w:t>
      </w:r>
      <w:r w:rsidR="00911698" w:rsidRPr="0091281B">
        <w:t xml:space="preserve"> ust. </w:t>
      </w:r>
      <w:r w:rsidR="00911698">
        <w:t>1</w:t>
      </w:r>
      <w:r w:rsidR="00911698" w:rsidRPr="0091281B">
        <w:t xml:space="preserve"> </w:t>
      </w:r>
      <w:bookmarkEnd w:id="0"/>
      <w:r w:rsidR="00557B99">
        <w:br/>
      </w:r>
      <w:r w:rsidR="0032100C" w:rsidRPr="00D6669D">
        <w:t>w wysokości 0,</w:t>
      </w:r>
      <w:r w:rsidR="00911698">
        <w:t>2</w:t>
      </w:r>
      <w:r w:rsidR="0032100C" w:rsidRPr="00D6669D">
        <w:t xml:space="preserve">% </w:t>
      </w:r>
      <w:bookmarkStart w:id="1" w:name="_Hlk15890119"/>
      <w:bookmarkStart w:id="2" w:name="_Hlk15890030"/>
      <w:r w:rsidR="00F5126D" w:rsidRPr="00D6669D">
        <w:t>wynagrodzenia brutto</w:t>
      </w:r>
      <w:r w:rsidRPr="00D6669D">
        <w:t xml:space="preserve"> </w:t>
      </w:r>
      <w:r w:rsidR="0032100C" w:rsidRPr="00D6669D">
        <w:t xml:space="preserve">określonego w § </w:t>
      </w:r>
      <w:r w:rsidR="00911698">
        <w:t>3</w:t>
      </w:r>
      <w:r w:rsidR="0032100C" w:rsidRPr="00D6669D">
        <w:t xml:space="preserve"> ust.</w:t>
      </w:r>
      <w:r w:rsidR="006C7D6B" w:rsidRPr="00D6669D">
        <w:t xml:space="preserve"> </w:t>
      </w:r>
      <w:r w:rsidR="0032100C" w:rsidRPr="00D6669D">
        <w:t xml:space="preserve">1 </w:t>
      </w:r>
      <w:bookmarkEnd w:id="1"/>
      <w:r w:rsidR="0032100C" w:rsidRPr="00D6669D">
        <w:t>za każdy dzień opóźnienia</w:t>
      </w:r>
      <w:bookmarkStart w:id="3" w:name="_Hlk45007611"/>
      <w:bookmarkEnd w:id="2"/>
      <w:r w:rsidR="00136AD7">
        <w:t xml:space="preserve">, licząc od dnia następnego po upływie terminu, określonego w </w:t>
      </w:r>
      <w:r w:rsidR="00136AD7" w:rsidRPr="0091281B">
        <w:t xml:space="preserve">§ </w:t>
      </w:r>
      <w:r w:rsidR="00136AD7">
        <w:t>2</w:t>
      </w:r>
      <w:r w:rsidR="00136AD7" w:rsidRPr="0091281B">
        <w:t xml:space="preserve"> ust. </w:t>
      </w:r>
      <w:r w:rsidR="00136AD7">
        <w:t>1</w:t>
      </w:r>
      <w:bookmarkEnd w:id="3"/>
      <w:r w:rsidR="00537491">
        <w:t>;</w:t>
      </w:r>
    </w:p>
    <w:p w14:paraId="2A5466BD" w14:textId="0E5DF443" w:rsidR="00911698" w:rsidRPr="00D6669D" w:rsidRDefault="00922D6C" w:rsidP="00A95271">
      <w:pPr>
        <w:pStyle w:val="Akapitzlist"/>
        <w:numPr>
          <w:ilvl w:val="0"/>
          <w:numId w:val="16"/>
        </w:numPr>
        <w:tabs>
          <w:tab w:val="clear" w:pos="360"/>
          <w:tab w:val="left" w:pos="142"/>
          <w:tab w:val="num" w:pos="284"/>
          <w:tab w:val="left" w:pos="426"/>
        </w:tabs>
        <w:ind w:left="426" w:hanging="426"/>
        <w:jc w:val="both"/>
      </w:pPr>
      <w:r>
        <w:t xml:space="preserve">  </w:t>
      </w:r>
      <w:r w:rsidR="00911698" w:rsidRPr="0091281B">
        <w:t xml:space="preserve">za opóźnienie w </w:t>
      </w:r>
      <w:r w:rsidR="00A95271">
        <w:t>usunięciu usterek</w:t>
      </w:r>
      <w:r w:rsidR="00911698" w:rsidRPr="0091281B">
        <w:t xml:space="preserve">, w terminie określonym w § 2 ust. </w:t>
      </w:r>
      <w:r w:rsidR="008D6F29">
        <w:t>3</w:t>
      </w:r>
      <w:r w:rsidR="00911698" w:rsidRPr="0091281B">
        <w:t xml:space="preserve"> w wysokości</w:t>
      </w:r>
      <w:r w:rsidR="00A95271">
        <w:t xml:space="preserve"> </w:t>
      </w:r>
      <w:r w:rsidR="00911698" w:rsidRPr="0091281B">
        <w:t>0,</w:t>
      </w:r>
      <w:r w:rsidR="00911698">
        <w:t>2</w:t>
      </w:r>
      <w:r w:rsidR="00911698" w:rsidRPr="0091281B">
        <w:t>%</w:t>
      </w:r>
      <w:r w:rsidR="00911698">
        <w:t xml:space="preserve"> </w:t>
      </w:r>
      <w:r w:rsidR="00911698" w:rsidRPr="0091281B">
        <w:t xml:space="preserve">wynagrodzenia brutto określonego w § </w:t>
      </w:r>
      <w:r w:rsidR="00911698">
        <w:t>3</w:t>
      </w:r>
      <w:r w:rsidR="00911698" w:rsidRPr="0091281B">
        <w:t xml:space="preserve"> ust. </w:t>
      </w:r>
      <w:r w:rsidR="00911698">
        <w:t>1</w:t>
      </w:r>
      <w:r w:rsidR="00911698" w:rsidRPr="0091281B">
        <w:t xml:space="preserve"> za każdy dzień</w:t>
      </w:r>
      <w:r w:rsidR="000A3300">
        <w:t xml:space="preserve"> </w:t>
      </w:r>
      <w:r w:rsidR="00911698" w:rsidRPr="0091281B">
        <w:t>opóźnienia</w:t>
      </w:r>
      <w:r w:rsidR="00136AD7">
        <w:t xml:space="preserve">, licząc </w:t>
      </w:r>
      <w:r w:rsidR="00A95271">
        <w:br/>
      </w:r>
      <w:r w:rsidR="00136AD7">
        <w:t xml:space="preserve">od dnia następnego po upływie terminu, wyznaczonego przez </w:t>
      </w:r>
      <w:r w:rsidR="00136AD7" w:rsidRPr="00136AD7">
        <w:rPr>
          <w:b/>
          <w:bCs/>
        </w:rPr>
        <w:t>Zamawiającego</w:t>
      </w:r>
      <w:r w:rsidR="000F7F62">
        <w:br/>
      </w:r>
      <w:r w:rsidR="00136AD7">
        <w:t xml:space="preserve">na podstawie </w:t>
      </w:r>
      <w:r w:rsidR="00136AD7" w:rsidRPr="0091281B">
        <w:t xml:space="preserve">§ </w:t>
      </w:r>
      <w:r w:rsidR="00136AD7">
        <w:t>2</w:t>
      </w:r>
      <w:r w:rsidR="00136AD7" w:rsidRPr="0091281B">
        <w:t xml:space="preserve"> ust. </w:t>
      </w:r>
      <w:r w:rsidR="000F7F62">
        <w:t>3</w:t>
      </w:r>
      <w:r w:rsidR="00986B44">
        <w:t xml:space="preserve"> , zastrzeżeniem </w:t>
      </w:r>
      <w:r w:rsidR="00986B44" w:rsidRPr="0091281B">
        <w:t xml:space="preserve">§ </w:t>
      </w:r>
      <w:r w:rsidR="00986B44">
        <w:t>9.</w:t>
      </w:r>
    </w:p>
    <w:p w14:paraId="02F6346F" w14:textId="0149DE4F" w:rsidR="00F5126D" w:rsidRDefault="0032100C" w:rsidP="000A3300">
      <w:pPr>
        <w:pStyle w:val="Akapitzlist"/>
        <w:numPr>
          <w:ilvl w:val="0"/>
          <w:numId w:val="16"/>
        </w:numPr>
        <w:tabs>
          <w:tab w:val="clear" w:pos="360"/>
          <w:tab w:val="left" w:pos="426"/>
        </w:tabs>
        <w:ind w:left="426" w:hanging="426"/>
        <w:jc w:val="both"/>
      </w:pPr>
      <w:r w:rsidRPr="00D6669D">
        <w:t xml:space="preserve">za każdy dzień opóźnienia </w:t>
      </w:r>
      <w:r w:rsidRPr="00D6669D">
        <w:rPr>
          <w:b/>
        </w:rPr>
        <w:t>Wykonawcy</w:t>
      </w:r>
      <w:r w:rsidRPr="00D6669D">
        <w:t xml:space="preserve"> w podjęciu naprawy </w:t>
      </w:r>
      <w:r w:rsidR="003577C8" w:rsidRPr="00D6669D">
        <w:t xml:space="preserve">w wysokości </w:t>
      </w:r>
      <w:r w:rsidR="00A2315B">
        <w:br/>
      </w:r>
      <w:r w:rsidRPr="00D6669D">
        <w:t>0,</w:t>
      </w:r>
      <w:r w:rsidR="00911698">
        <w:t>2</w:t>
      </w:r>
      <w:r w:rsidRPr="00D6669D">
        <w:t>% w</w:t>
      </w:r>
      <w:r w:rsidR="00ED3B58" w:rsidRPr="00D6669D">
        <w:t xml:space="preserve">ynagrodzenia brutto określonego w § </w:t>
      </w:r>
      <w:r w:rsidR="00911698">
        <w:t>3</w:t>
      </w:r>
      <w:r w:rsidR="00ED3B58" w:rsidRPr="00D6669D">
        <w:t xml:space="preserve"> ust.</w:t>
      </w:r>
      <w:r w:rsidR="005C15E2" w:rsidRPr="00D6669D">
        <w:t xml:space="preserve"> </w:t>
      </w:r>
      <w:r w:rsidR="00ED3B58" w:rsidRPr="00D6669D">
        <w:t xml:space="preserve">1 </w:t>
      </w:r>
      <w:r w:rsidRPr="00D6669D">
        <w:t>z tytułu realizowanych</w:t>
      </w:r>
      <w:r w:rsidR="006707CA" w:rsidRPr="00D6669D">
        <w:t xml:space="preserve"> </w:t>
      </w:r>
      <w:r w:rsidRPr="00D6669D">
        <w:t xml:space="preserve">przez </w:t>
      </w:r>
      <w:r w:rsidRPr="00D6669D">
        <w:rPr>
          <w:b/>
        </w:rPr>
        <w:t>Zamawiającego</w:t>
      </w:r>
      <w:r w:rsidRPr="00D6669D">
        <w:t xml:space="preserve"> uprawnień </w:t>
      </w:r>
      <w:r w:rsidR="008051E2" w:rsidRPr="00D6669D">
        <w:t xml:space="preserve">z </w:t>
      </w:r>
      <w:r w:rsidR="00352362" w:rsidRPr="00D6669D">
        <w:t>gwarancji lub rękojmi</w:t>
      </w:r>
      <w:r w:rsidR="00136AD7">
        <w:t xml:space="preserve">, licząc od dnia następnego </w:t>
      </w:r>
      <w:r w:rsidR="00136AD7">
        <w:br/>
        <w:t xml:space="preserve">po upływie terminu, określonego w </w:t>
      </w:r>
      <w:r w:rsidR="00136AD7" w:rsidRPr="0091281B">
        <w:t xml:space="preserve">§ </w:t>
      </w:r>
      <w:r w:rsidR="00136AD7">
        <w:t>4</w:t>
      </w:r>
      <w:r w:rsidR="00136AD7" w:rsidRPr="0091281B">
        <w:t xml:space="preserve"> ust. </w:t>
      </w:r>
      <w:r w:rsidR="0090237C">
        <w:t>3;</w:t>
      </w:r>
    </w:p>
    <w:p w14:paraId="3A463CA6" w14:textId="77777777" w:rsidR="00911698" w:rsidRPr="00D6669D" w:rsidRDefault="00911698" w:rsidP="00911698">
      <w:pPr>
        <w:pStyle w:val="Stopka"/>
        <w:numPr>
          <w:ilvl w:val="0"/>
          <w:numId w:val="16"/>
        </w:numPr>
        <w:tabs>
          <w:tab w:val="left" w:pos="142"/>
        </w:tabs>
        <w:ind w:left="426" w:hanging="426"/>
        <w:jc w:val="both"/>
      </w:pPr>
      <w:r w:rsidRPr="008D511B">
        <w:t xml:space="preserve"> w wysokości </w:t>
      </w:r>
      <w:r>
        <w:t>5</w:t>
      </w:r>
      <w:r w:rsidRPr="008D511B">
        <w:t>% wartości przedmiotu</w:t>
      </w:r>
      <w:r w:rsidR="00943688">
        <w:t xml:space="preserve"> umowy</w:t>
      </w:r>
      <w:r w:rsidRPr="008D511B">
        <w:t xml:space="preserve"> w przypadku nienależytego wykonania </w:t>
      </w:r>
      <w:r w:rsidR="0090237C">
        <w:t>przedmiotu umowy</w:t>
      </w:r>
      <w:r w:rsidRPr="008D511B">
        <w:t xml:space="preserve"> określonego w §</w:t>
      </w:r>
      <w:r>
        <w:t xml:space="preserve"> </w:t>
      </w:r>
      <w:r w:rsidRPr="008D511B">
        <w:t xml:space="preserve">1 </w:t>
      </w:r>
      <w:r>
        <w:t>ust. 1;</w:t>
      </w:r>
      <w:r w:rsidRPr="008D511B">
        <w:t xml:space="preserve">   </w:t>
      </w:r>
    </w:p>
    <w:p w14:paraId="33917A3C" w14:textId="77777777" w:rsidR="0032100C" w:rsidRDefault="00C66CC7" w:rsidP="00136AD7">
      <w:pPr>
        <w:numPr>
          <w:ilvl w:val="0"/>
          <w:numId w:val="16"/>
        </w:numPr>
        <w:ind w:left="426" w:hanging="426"/>
        <w:contextualSpacing/>
        <w:jc w:val="both"/>
      </w:pPr>
      <w:r w:rsidRPr="00D6669D">
        <w:t xml:space="preserve"> </w:t>
      </w:r>
      <w:r w:rsidR="0032100C" w:rsidRPr="00D6669D">
        <w:t xml:space="preserve">z tytułu odstąpienia od umowy </w:t>
      </w:r>
      <w:r w:rsidR="00136AD7">
        <w:t xml:space="preserve">przez </w:t>
      </w:r>
      <w:r w:rsidR="00136AD7" w:rsidRPr="00136AD7">
        <w:rPr>
          <w:b/>
          <w:bCs/>
        </w:rPr>
        <w:t>Zamawiającego</w:t>
      </w:r>
      <w:r w:rsidR="00136AD7">
        <w:t xml:space="preserve"> </w:t>
      </w:r>
      <w:r w:rsidR="0032100C" w:rsidRPr="00D6669D">
        <w:t>z przyczyn wystę</w:t>
      </w:r>
      <w:r w:rsidR="000963E4" w:rsidRPr="00D6669D">
        <w:t xml:space="preserve">pujących </w:t>
      </w:r>
      <w:r w:rsidR="00136AD7">
        <w:br/>
      </w:r>
      <w:r w:rsidR="000963E4" w:rsidRPr="00D6669D">
        <w:t xml:space="preserve">po stronie </w:t>
      </w:r>
      <w:r w:rsidR="000963E4" w:rsidRPr="00D6669D">
        <w:rPr>
          <w:b/>
        </w:rPr>
        <w:t>Wykonawcy</w:t>
      </w:r>
      <w:r w:rsidR="000963E4" w:rsidRPr="00D6669D">
        <w:t xml:space="preserve"> </w:t>
      </w:r>
      <w:r w:rsidR="0032100C" w:rsidRPr="00D6669D">
        <w:t>w wysokości 10% wynagrodzenia brutto</w:t>
      </w:r>
      <w:r w:rsidR="0090237C">
        <w:t xml:space="preserve"> określonego </w:t>
      </w:r>
      <w:r w:rsidR="008051E2" w:rsidRPr="00D6669D">
        <w:t xml:space="preserve">w § </w:t>
      </w:r>
      <w:r w:rsidR="00911698">
        <w:t>3</w:t>
      </w:r>
      <w:r w:rsidR="008051E2" w:rsidRPr="00D6669D">
        <w:t xml:space="preserve"> </w:t>
      </w:r>
      <w:r w:rsidR="0090237C">
        <w:br/>
      </w:r>
      <w:r w:rsidR="008051E2" w:rsidRPr="00D6669D">
        <w:t>u</w:t>
      </w:r>
      <w:r w:rsidR="006C7D6B" w:rsidRPr="00D6669D">
        <w:t>st. 1.</w:t>
      </w:r>
    </w:p>
    <w:p w14:paraId="6F0B16AD" w14:textId="77777777" w:rsidR="00922D6C" w:rsidRDefault="00922D6C" w:rsidP="00267814">
      <w:pPr>
        <w:tabs>
          <w:tab w:val="left" w:pos="851"/>
        </w:tabs>
        <w:ind w:firstLine="426"/>
        <w:contextualSpacing/>
        <w:jc w:val="both"/>
      </w:pPr>
      <w:r w:rsidRPr="00922D6C">
        <w:rPr>
          <w:bCs/>
        </w:rPr>
        <w:t>2.</w:t>
      </w:r>
      <w:r>
        <w:rPr>
          <w:b/>
        </w:rPr>
        <w:t xml:space="preserve"> </w:t>
      </w:r>
      <w:r w:rsidRPr="008A0061">
        <w:rPr>
          <w:b/>
        </w:rPr>
        <w:t>Zamawiający</w:t>
      </w:r>
      <w:r w:rsidRPr="001A5D5E">
        <w:t xml:space="preserve"> zapłaci </w:t>
      </w:r>
      <w:r w:rsidRPr="008A0061">
        <w:rPr>
          <w:b/>
        </w:rPr>
        <w:t>Wykonawcy</w:t>
      </w:r>
      <w:r w:rsidRPr="001A5D5E">
        <w:t xml:space="preserve"> karę umowną w przypadku odstąpienia od umowy</w:t>
      </w:r>
      <w:r w:rsidR="009718A3">
        <w:t xml:space="preserve"> </w:t>
      </w:r>
      <w:r w:rsidRPr="001A5D5E">
        <w:t xml:space="preserve">z przyczyn </w:t>
      </w:r>
      <w:r>
        <w:t xml:space="preserve">występujących po stronie </w:t>
      </w:r>
      <w:r w:rsidRPr="008A0061">
        <w:rPr>
          <w:b/>
        </w:rPr>
        <w:t>Zamawiającego</w:t>
      </w:r>
      <w:r w:rsidR="00CC2D42">
        <w:t xml:space="preserve"> w wysokości 10% wynagrodzenia </w:t>
      </w:r>
      <w:r w:rsidRPr="001A5D5E">
        <w:t xml:space="preserve">określonego w § </w:t>
      </w:r>
      <w:r w:rsidR="00BB1DA6">
        <w:t>3</w:t>
      </w:r>
      <w:r w:rsidRPr="001A5D5E">
        <w:t xml:space="preserve"> ust. 1.</w:t>
      </w:r>
    </w:p>
    <w:p w14:paraId="1771E49C" w14:textId="77777777" w:rsidR="00360C57" w:rsidRPr="00D6669D" w:rsidRDefault="00360C57" w:rsidP="00360C57">
      <w:pPr>
        <w:ind w:firstLine="426"/>
        <w:contextualSpacing/>
        <w:jc w:val="both"/>
      </w:pPr>
      <w:r w:rsidRPr="00922D6C">
        <w:rPr>
          <w:bCs/>
        </w:rPr>
        <w:lastRenderedPageBreak/>
        <w:t>3.</w:t>
      </w:r>
      <w:r>
        <w:rPr>
          <w:b/>
        </w:rPr>
        <w:t xml:space="preserve"> </w:t>
      </w:r>
      <w:r w:rsidRPr="00D6669D">
        <w:rPr>
          <w:b/>
        </w:rPr>
        <w:t>Zamawiający</w:t>
      </w:r>
      <w:r w:rsidRPr="00D6669D">
        <w:t xml:space="preserve"> zastrzega sobie prawo dochodzenia odszkodowania uzupełniającego </w:t>
      </w:r>
      <w:r w:rsidRPr="00D6669D">
        <w:br/>
        <w:t xml:space="preserve">na zasadach ogólnych. </w:t>
      </w:r>
      <w:r>
        <w:t xml:space="preserve"> </w:t>
      </w:r>
    </w:p>
    <w:p w14:paraId="075BEE98" w14:textId="77777777" w:rsidR="00360C57" w:rsidRDefault="00360C57" w:rsidP="00267814">
      <w:pPr>
        <w:tabs>
          <w:tab w:val="left" w:pos="851"/>
        </w:tabs>
        <w:ind w:firstLine="426"/>
        <w:contextualSpacing/>
        <w:jc w:val="both"/>
      </w:pPr>
    </w:p>
    <w:p w14:paraId="6CDD005A" w14:textId="288F47CA" w:rsidR="00360C57" w:rsidRDefault="00360C57" w:rsidP="00AF01CE">
      <w:pPr>
        <w:ind w:firstLine="426"/>
        <w:jc w:val="both"/>
        <w:rPr>
          <w:color w:val="000000"/>
          <w:kern w:val="2"/>
          <w:lang w:eastAsia="ar-SA"/>
        </w:rPr>
      </w:pPr>
      <w:bookmarkStart w:id="4" w:name="_Hlk51922134"/>
      <w:bookmarkStart w:id="5" w:name="_Hlk51926825"/>
      <w:r w:rsidRPr="00607CF7">
        <w:rPr>
          <w:b/>
        </w:rPr>
        <w:t xml:space="preserve">§ </w:t>
      </w:r>
      <w:r>
        <w:rPr>
          <w:b/>
        </w:rPr>
        <w:t>6.</w:t>
      </w:r>
      <w:r w:rsidR="00E47817">
        <w:rPr>
          <w:b/>
        </w:rPr>
        <w:t xml:space="preserve"> </w:t>
      </w:r>
      <w:r w:rsidR="00E47817" w:rsidRPr="00E47817">
        <w:rPr>
          <w:bCs/>
        </w:rPr>
        <w:t>1.</w:t>
      </w:r>
      <w:r w:rsidRPr="00607CF7">
        <w:rPr>
          <w:b/>
        </w:rPr>
        <w:t xml:space="preserve"> </w:t>
      </w:r>
      <w:bookmarkEnd w:id="4"/>
      <w:r w:rsidRPr="00607CF7">
        <w:rPr>
          <w:b/>
          <w:color w:val="000000"/>
          <w:kern w:val="2"/>
          <w:lang w:eastAsia="ar-SA"/>
        </w:rPr>
        <w:t>Wykonawca</w:t>
      </w:r>
      <w:r w:rsidRPr="00607CF7">
        <w:rPr>
          <w:color w:val="000000"/>
          <w:kern w:val="2"/>
          <w:lang w:eastAsia="ar-SA"/>
        </w:rPr>
        <w:t xml:space="preserve"> wykona przedmiot umowy o</w:t>
      </w:r>
      <w:r w:rsidR="00FD19EC">
        <w:rPr>
          <w:color w:val="000000"/>
          <w:kern w:val="2"/>
          <w:lang w:eastAsia="ar-SA"/>
        </w:rPr>
        <w:t xml:space="preserve">sobiście, może jednak powierzyć </w:t>
      </w:r>
      <w:r w:rsidRPr="00607CF7">
        <w:rPr>
          <w:color w:val="000000"/>
          <w:kern w:val="2"/>
          <w:lang w:eastAsia="ar-SA"/>
        </w:rPr>
        <w:t>wykonanie części zamówienia podwykonawcom, jeżeli wskazał część zamówienia, której wykonanie powierzy podwykonawcom.</w:t>
      </w:r>
    </w:p>
    <w:p w14:paraId="378ED679" w14:textId="2C180006" w:rsidR="00E47817" w:rsidRPr="00E47817" w:rsidRDefault="00E47817" w:rsidP="00E47817">
      <w:pPr>
        <w:suppressAutoHyphens w:val="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Pr="00E47817">
        <w:rPr>
          <w:rFonts w:eastAsiaTheme="minorHAnsi"/>
          <w:lang w:eastAsia="en-US"/>
        </w:rPr>
        <w:t xml:space="preserve">2. W przypadku zatrudnienia podwykonawcy dodatkowym załącznikiem do faktury będzie dowód zapłaty wymagalnego wynagrodzenia podwykonawcy biorącego udział </w:t>
      </w:r>
      <w:r>
        <w:rPr>
          <w:rFonts w:eastAsiaTheme="minorHAnsi"/>
          <w:lang w:eastAsia="en-US"/>
        </w:rPr>
        <w:br/>
      </w:r>
      <w:r w:rsidRPr="00E47817">
        <w:rPr>
          <w:rFonts w:eastAsiaTheme="minorHAnsi"/>
          <w:lang w:eastAsia="en-US"/>
        </w:rPr>
        <w:t xml:space="preserve">w wykonaniu przedmiotu umowy. </w:t>
      </w:r>
    </w:p>
    <w:bookmarkEnd w:id="5"/>
    <w:p w14:paraId="7563734E" w14:textId="77777777" w:rsidR="00360C57" w:rsidRPr="00607CF7" w:rsidRDefault="00360C57" w:rsidP="00360C57">
      <w:pPr>
        <w:widowControl w:val="0"/>
        <w:tabs>
          <w:tab w:val="left" w:pos="284"/>
        </w:tabs>
        <w:autoSpaceDE w:val="0"/>
        <w:ind w:left="284"/>
        <w:jc w:val="both"/>
        <w:rPr>
          <w:kern w:val="2"/>
          <w:lang w:eastAsia="ar-SA"/>
        </w:rPr>
      </w:pPr>
    </w:p>
    <w:p w14:paraId="034B65DC" w14:textId="77777777" w:rsidR="00360C57" w:rsidRDefault="00360C57" w:rsidP="00AF01CE">
      <w:pPr>
        <w:widowControl w:val="0"/>
        <w:tabs>
          <w:tab w:val="left" w:pos="851"/>
        </w:tabs>
        <w:autoSpaceDE w:val="0"/>
        <w:ind w:firstLine="426"/>
        <w:jc w:val="both"/>
        <w:rPr>
          <w:kern w:val="1"/>
        </w:rPr>
      </w:pPr>
      <w:r w:rsidRPr="00607CF7">
        <w:rPr>
          <w:b/>
        </w:rPr>
        <w:t xml:space="preserve">§ </w:t>
      </w:r>
      <w:r>
        <w:rPr>
          <w:b/>
        </w:rPr>
        <w:t>7</w:t>
      </w:r>
      <w:r w:rsidRPr="00607CF7">
        <w:rPr>
          <w:b/>
        </w:rPr>
        <w:t>.</w:t>
      </w:r>
      <w:r w:rsidRPr="00607CF7">
        <w:rPr>
          <w:kern w:val="2"/>
          <w:lang w:eastAsia="ar-SA"/>
        </w:rPr>
        <w:t xml:space="preserve"> </w:t>
      </w:r>
      <w:r w:rsidRPr="00607CF7">
        <w:rPr>
          <w:b/>
          <w:kern w:val="1"/>
        </w:rPr>
        <w:t>Zamawiający</w:t>
      </w:r>
      <w:r w:rsidRPr="00607CF7">
        <w:rPr>
          <w:bCs/>
          <w:kern w:val="1"/>
        </w:rPr>
        <w:t xml:space="preserve"> </w:t>
      </w:r>
      <w:r w:rsidRPr="00607CF7">
        <w:rPr>
          <w:kern w:val="1"/>
        </w:rPr>
        <w:t>dopuszcza możliwość zmian postanowień zawartej umowy</w:t>
      </w:r>
      <w:r w:rsidR="00FD19EC">
        <w:rPr>
          <w:kern w:val="1"/>
        </w:rPr>
        <w:t xml:space="preserve"> </w:t>
      </w:r>
      <w:r w:rsidR="00FD19EC">
        <w:rPr>
          <w:kern w:val="1"/>
        </w:rPr>
        <w:br/>
      </w:r>
      <w:r w:rsidRPr="00607CF7">
        <w:rPr>
          <w:kern w:val="1"/>
        </w:rPr>
        <w:t xml:space="preserve">w stosunku do treści oferty na podstawie której dokonano wyboru </w:t>
      </w:r>
      <w:r w:rsidRPr="00607CF7">
        <w:rPr>
          <w:b/>
          <w:kern w:val="1"/>
        </w:rPr>
        <w:t>Wykonawcy</w:t>
      </w:r>
      <w:r w:rsidRPr="00607CF7">
        <w:rPr>
          <w:kern w:val="1"/>
        </w:rPr>
        <w:t xml:space="preserve">, w przypadku wystąpienia okoliczności związanych z ogłoszonym stanem epidemii wywołanym </w:t>
      </w:r>
      <w:r w:rsidRPr="00607CF7">
        <w:rPr>
          <w:kern w:val="1"/>
        </w:rPr>
        <w:br/>
        <w:t>COVID-19, zgodnie z art. 15r. ustawy z dnia 2 marca 2020 r. o szczególnych rozwiązaniach związanych z zapobieganiem, przeciwdziałaniem i zwalczaniem COVID-19, innych chorób zakaźnych oraz wywołanych nimi sytuacji kryzysowych (Dz. U. z 2020 r. poz. 374, z późn. zm.).</w:t>
      </w:r>
    </w:p>
    <w:p w14:paraId="7E8F5966" w14:textId="77777777" w:rsidR="002311A5" w:rsidRDefault="002311A5" w:rsidP="002311A5">
      <w:pPr>
        <w:widowControl w:val="0"/>
        <w:tabs>
          <w:tab w:val="left" w:pos="851"/>
        </w:tabs>
        <w:autoSpaceDE w:val="0"/>
        <w:ind w:firstLine="426"/>
        <w:jc w:val="both"/>
        <w:rPr>
          <w:kern w:val="1"/>
        </w:rPr>
      </w:pPr>
    </w:p>
    <w:p w14:paraId="5C658BE7" w14:textId="77777777" w:rsidR="002311A5" w:rsidRPr="00D6669D" w:rsidRDefault="002311A5" w:rsidP="002311A5">
      <w:pPr>
        <w:tabs>
          <w:tab w:val="left" w:pos="993"/>
        </w:tabs>
        <w:ind w:firstLine="426"/>
        <w:jc w:val="both"/>
      </w:pPr>
      <w:r>
        <w:rPr>
          <w:b/>
        </w:rPr>
        <w:t>§ 8</w:t>
      </w:r>
      <w:r w:rsidRPr="00D6669D">
        <w:t>. Zmiana postanowień umowy może nastąpić za zgodą obu s</w:t>
      </w:r>
      <w:r>
        <w:t xml:space="preserve">tron wyrażoną </w:t>
      </w:r>
      <w:r w:rsidRPr="00D6669D">
        <w:t xml:space="preserve">na piśmie pod rygorem nieważności takiej zmiany. </w:t>
      </w:r>
    </w:p>
    <w:p w14:paraId="3EB4F269" w14:textId="77777777" w:rsidR="0032100C" w:rsidRPr="00D6669D" w:rsidRDefault="0032100C" w:rsidP="005E452B">
      <w:pPr>
        <w:rPr>
          <w:b/>
        </w:rPr>
      </w:pPr>
    </w:p>
    <w:p w14:paraId="3EC489A6" w14:textId="77777777" w:rsidR="0032100C" w:rsidRPr="00D6669D" w:rsidRDefault="00F5126D" w:rsidP="006C7D6B">
      <w:pPr>
        <w:ind w:left="426"/>
        <w:contextualSpacing/>
        <w:jc w:val="both"/>
      </w:pPr>
      <w:r w:rsidRPr="00D6669D">
        <w:rPr>
          <w:b/>
        </w:rPr>
        <w:t xml:space="preserve">§ </w:t>
      </w:r>
      <w:r w:rsidR="002311A5">
        <w:rPr>
          <w:b/>
        </w:rPr>
        <w:t>9</w:t>
      </w:r>
      <w:r w:rsidR="006C7D6B" w:rsidRPr="00D6669D">
        <w:t>.</w:t>
      </w:r>
      <w:r w:rsidRPr="00D6669D">
        <w:rPr>
          <w:b/>
        </w:rPr>
        <w:t xml:space="preserve"> </w:t>
      </w:r>
      <w:r w:rsidR="0032100C" w:rsidRPr="00D6669D">
        <w:rPr>
          <w:b/>
        </w:rPr>
        <w:t>Zamawiający</w:t>
      </w:r>
      <w:r w:rsidR="0032100C" w:rsidRPr="00D6669D">
        <w:t xml:space="preserve"> może odstąpić od umowy w razie:</w:t>
      </w:r>
    </w:p>
    <w:p w14:paraId="14E1878A" w14:textId="77777777" w:rsidR="00F5126D" w:rsidRPr="00D6669D" w:rsidRDefault="0032100C" w:rsidP="0092008C">
      <w:pPr>
        <w:pStyle w:val="Akapitzlist"/>
        <w:numPr>
          <w:ilvl w:val="0"/>
          <w:numId w:val="7"/>
        </w:numPr>
        <w:tabs>
          <w:tab w:val="left" w:pos="8505"/>
        </w:tabs>
        <w:ind w:left="426" w:hanging="426"/>
        <w:jc w:val="both"/>
      </w:pPr>
      <w:r w:rsidRPr="00D6669D">
        <w:t xml:space="preserve">wystąpienia istotnej zmiany okoliczności powodującej, że wykonanie umowy nie leży </w:t>
      </w:r>
      <w:r w:rsidR="00F5126D" w:rsidRPr="00D6669D">
        <w:br/>
      </w:r>
      <w:r w:rsidRPr="00D6669D">
        <w:t xml:space="preserve">w interesie publicznym, czego nie można było przewidzieć w chwili jej zawarcia, </w:t>
      </w:r>
      <w:r w:rsidR="00F5126D" w:rsidRPr="00D6669D">
        <w:t xml:space="preserve"> </w:t>
      </w:r>
      <w:r w:rsidRPr="00D6669D">
        <w:t xml:space="preserve">zawiadamiając o tym </w:t>
      </w:r>
      <w:r w:rsidRPr="00D6669D">
        <w:rPr>
          <w:b/>
        </w:rPr>
        <w:t>Wykonawcę</w:t>
      </w:r>
      <w:r w:rsidRPr="00D6669D">
        <w:t xml:space="preserve"> na piśmie</w:t>
      </w:r>
      <w:r w:rsidR="00352362" w:rsidRPr="00D6669D">
        <w:t>;</w:t>
      </w:r>
    </w:p>
    <w:p w14:paraId="2146070F" w14:textId="77777777" w:rsidR="00CD0320" w:rsidRDefault="006C7D6B" w:rsidP="00A2315B">
      <w:pPr>
        <w:pStyle w:val="Akapitzlist"/>
        <w:numPr>
          <w:ilvl w:val="0"/>
          <w:numId w:val="7"/>
        </w:numPr>
        <w:ind w:left="426" w:hanging="426"/>
        <w:jc w:val="both"/>
      </w:pPr>
      <w:r w:rsidRPr="00D6669D">
        <w:t>opóźnienia w wykonaniu</w:t>
      </w:r>
      <w:r w:rsidR="0032100C" w:rsidRPr="00D6669D">
        <w:t xml:space="preserve"> przedmiotu umowy przekraczającego </w:t>
      </w:r>
      <w:r w:rsidR="00BA6B3E">
        <w:t>7</w:t>
      </w:r>
      <w:r w:rsidR="0032100C" w:rsidRPr="00D6669D">
        <w:t xml:space="preserve"> dni</w:t>
      </w:r>
      <w:r w:rsidR="00A2315B">
        <w:t xml:space="preserve"> roboczych</w:t>
      </w:r>
      <w:r w:rsidR="0032100C" w:rsidRPr="00D6669D">
        <w:t>.</w:t>
      </w:r>
    </w:p>
    <w:p w14:paraId="61EA07CD" w14:textId="59ABF0CA" w:rsidR="00A2315B" w:rsidRPr="005E0ADF" w:rsidRDefault="0032100C" w:rsidP="005E0ADF">
      <w:pPr>
        <w:numPr>
          <w:ilvl w:val="0"/>
          <w:numId w:val="7"/>
        </w:numPr>
        <w:ind w:left="284" w:hanging="284"/>
        <w:contextualSpacing/>
        <w:jc w:val="both"/>
      </w:pPr>
      <w:r w:rsidRPr="00D6669D">
        <w:t xml:space="preserve"> </w:t>
      </w:r>
      <w:r w:rsidR="0055662F">
        <w:t xml:space="preserve"> </w:t>
      </w:r>
      <w:r w:rsidR="00CD0320" w:rsidRPr="00CD0320">
        <w:t xml:space="preserve">za niewykonanie przedmiotu umowy w terminie o którym mowa </w:t>
      </w:r>
      <w:r w:rsidR="00CD0320" w:rsidRPr="005E0ADF">
        <w:t>w</w:t>
      </w:r>
      <w:r w:rsidR="005E0ADF" w:rsidRPr="005E0ADF">
        <w:t xml:space="preserve"> </w:t>
      </w:r>
      <w:r w:rsidR="005E0ADF" w:rsidRPr="005E0ADF">
        <w:rPr>
          <w:rFonts w:eastAsiaTheme="minorHAnsi"/>
          <w:lang w:eastAsia="en-US"/>
        </w:rPr>
        <w:t xml:space="preserve">§ </w:t>
      </w:r>
      <w:r w:rsidR="00CD0320" w:rsidRPr="005E0ADF">
        <w:rPr>
          <w:rFonts w:eastAsiaTheme="minorHAnsi"/>
          <w:lang w:eastAsia="en-US"/>
        </w:rPr>
        <w:t>2 ust. 3</w:t>
      </w:r>
      <w:r w:rsidR="00CD0320" w:rsidRPr="00CD0320">
        <w:rPr>
          <w:rFonts w:eastAsiaTheme="minorHAnsi"/>
          <w:lang w:eastAsia="en-US"/>
        </w:rPr>
        <w:t xml:space="preserve"> </w:t>
      </w:r>
      <w:r w:rsidR="00CD0320" w:rsidRPr="00CD0320">
        <w:rPr>
          <w:rFonts w:eastAsiaTheme="minorHAnsi"/>
          <w:b/>
          <w:bCs/>
          <w:lang w:eastAsia="en-US"/>
        </w:rPr>
        <w:t>Zamawiający</w:t>
      </w:r>
      <w:r w:rsidR="00CD0320" w:rsidRPr="00CD0320">
        <w:rPr>
          <w:rFonts w:eastAsiaTheme="minorHAnsi"/>
          <w:lang w:eastAsia="en-US"/>
        </w:rPr>
        <w:t xml:space="preserve"> naliczy karę umowną za odstąpienie od umowy określoną w </w:t>
      </w:r>
      <w:bookmarkStart w:id="6" w:name="_Hlk53734541"/>
      <w:bookmarkStart w:id="7" w:name="_Hlk53734804"/>
      <w:r w:rsidR="00CD0320" w:rsidRPr="00CD0320">
        <w:rPr>
          <w:rFonts w:eastAsiaTheme="minorHAnsi"/>
          <w:lang w:eastAsia="en-US"/>
        </w:rPr>
        <w:t xml:space="preserve">§ </w:t>
      </w:r>
      <w:bookmarkEnd w:id="6"/>
      <w:r w:rsidR="00CD0320" w:rsidRPr="00CD0320">
        <w:rPr>
          <w:rFonts w:eastAsiaTheme="minorHAnsi"/>
          <w:lang w:eastAsia="en-US"/>
        </w:rPr>
        <w:t xml:space="preserve">5 ust. </w:t>
      </w:r>
      <w:r w:rsidR="005E0ADF">
        <w:rPr>
          <w:rFonts w:eastAsiaTheme="minorHAnsi"/>
          <w:lang w:eastAsia="en-US"/>
        </w:rPr>
        <w:t>1</w:t>
      </w:r>
      <w:r w:rsidR="00CD0320" w:rsidRPr="00CD0320">
        <w:rPr>
          <w:rFonts w:eastAsiaTheme="minorHAnsi"/>
          <w:lang w:eastAsia="en-US"/>
        </w:rPr>
        <w:t xml:space="preserve"> </w:t>
      </w:r>
      <w:bookmarkEnd w:id="7"/>
      <w:r w:rsidR="00CD0320" w:rsidRPr="00CD0320">
        <w:rPr>
          <w:rFonts w:eastAsiaTheme="minorHAnsi"/>
          <w:lang w:eastAsia="en-US"/>
        </w:rPr>
        <w:t xml:space="preserve">pkt </w:t>
      </w:r>
      <w:r w:rsidR="005E0ADF">
        <w:rPr>
          <w:rFonts w:eastAsiaTheme="minorHAnsi"/>
          <w:lang w:eastAsia="en-US"/>
        </w:rPr>
        <w:t>2</w:t>
      </w:r>
      <w:r w:rsidR="00CD0320" w:rsidRPr="00CD0320">
        <w:rPr>
          <w:rFonts w:eastAsiaTheme="minorHAnsi"/>
          <w:lang w:eastAsia="en-US"/>
        </w:rPr>
        <w:t>;</w:t>
      </w:r>
    </w:p>
    <w:p w14:paraId="34415C7D" w14:textId="112D10B3" w:rsidR="005E0ADF" w:rsidRPr="00D6669D" w:rsidRDefault="005E0ADF" w:rsidP="005E0ADF">
      <w:pPr>
        <w:numPr>
          <w:ilvl w:val="0"/>
          <w:numId w:val="7"/>
        </w:numPr>
        <w:ind w:left="284" w:hanging="284"/>
        <w:contextualSpacing/>
        <w:jc w:val="both"/>
      </w:pPr>
      <w:r>
        <w:rPr>
          <w:rFonts w:eastAsiaTheme="minorHAnsi"/>
          <w:lang w:eastAsia="en-US"/>
        </w:rPr>
        <w:t xml:space="preserve">nienależytego wykonania przedmiotu umowy określonego w </w:t>
      </w:r>
      <w:r w:rsidRPr="00CD0320">
        <w:rPr>
          <w:rFonts w:eastAsiaTheme="minorHAnsi"/>
          <w:lang w:eastAsia="en-US"/>
        </w:rPr>
        <w:t xml:space="preserve">§ </w:t>
      </w:r>
      <w:r>
        <w:rPr>
          <w:rFonts w:eastAsiaTheme="minorHAnsi"/>
          <w:lang w:eastAsia="en-US"/>
        </w:rPr>
        <w:t>1</w:t>
      </w:r>
      <w:r w:rsidRPr="00CD0320">
        <w:rPr>
          <w:rFonts w:eastAsiaTheme="minorHAnsi"/>
          <w:lang w:eastAsia="en-US"/>
        </w:rPr>
        <w:t xml:space="preserve"> ust. </w:t>
      </w:r>
      <w:r>
        <w:rPr>
          <w:rFonts w:eastAsiaTheme="minorHAnsi"/>
          <w:lang w:eastAsia="en-US"/>
        </w:rPr>
        <w:t xml:space="preserve">1. Zostanie naliczona kara umowna w wysokości określonej w </w:t>
      </w:r>
      <w:r w:rsidRPr="00CD0320">
        <w:rPr>
          <w:rFonts w:eastAsiaTheme="minorHAnsi"/>
          <w:lang w:eastAsia="en-US"/>
        </w:rPr>
        <w:t xml:space="preserve">§ 5 ust. </w:t>
      </w:r>
      <w:r>
        <w:rPr>
          <w:rFonts w:eastAsiaTheme="minorHAnsi"/>
          <w:lang w:eastAsia="en-US"/>
        </w:rPr>
        <w:t>1 pkt.4</w:t>
      </w:r>
      <w:r w:rsidR="004F7B2A">
        <w:rPr>
          <w:rFonts w:eastAsiaTheme="minorHAnsi"/>
          <w:lang w:eastAsia="en-US"/>
        </w:rPr>
        <w:t>.</w:t>
      </w:r>
    </w:p>
    <w:p w14:paraId="006F60C9" w14:textId="77777777" w:rsidR="005A740D" w:rsidRDefault="005A740D" w:rsidP="005A740D">
      <w:pPr>
        <w:contextualSpacing/>
        <w:jc w:val="both"/>
      </w:pPr>
    </w:p>
    <w:p w14:paraId="272BE0A6" w14:textId="0AA53F05" w:rsidR="00A2315B" w:rsidRPr="00CF79B8" w:rsidRDefault="005A740D" w:rsidP="005A740D">
      <w:pPr>
        <w:contextualSpacing/>
        <w:jc w:val="both"/>
      </w:pPr>
      <w:r>
        <w:t>O</w:t>
      </w:r>
      <w:r w:rsidR="00A2315B" w:rsidRPr="00CF79B8">
        <w:t xml:space="preserve">dstąpienie od umowy powinno nastąpić w formie pisemnej z podaniem uzasadnienia </w:t>
      </w:r>
      <w:r w:rsidR="00A2315B" w:rsidRPr="00CF79B8">
        <w:br/>
        <w:t xml:space="preserve">w </w:t>
      </w:r>
      <w:r w:rsidR="00A2315B" w:rsidRPr="00CD0320">
        <w:t xml:space="preserve">ciągu </w:t>
      </w:r>
      <w:r w:rsidR="005E0ADF">
        <w:t>14</w:t>
      </w:r>
      <w:r w:rsidR="00A2315B" w:rsidRPr="00CD0320">
        <w:t xml:space="preserve"> dni</w:t>
      </w:r>
      <w:r w:rsidR="00A2315B" w:rsidRPr="00CF79B8">
        <w:t xml:space="preserve"> od dnia powzięcia wiadomości o wskazanych okolicznościach.</w:t>
      </w:r>
    </w:p>
    <w:p w14:paraId="0A2905AF" w14:textId="77777777" w:rsidR="006E575A" w:rsidRPr="00D6669D" w:rsidRDefault="006E575A" w:rsidP="000963E4">
      <w:pPr>
        <w:jc w:val="both"/>
      </w:pPr>
    </w:p>
    <w:p w14:paraId="62CBB608" w14:textId="77777777" w:rsidR="002B0923" w:rsidRPr="00D6669D" w:rsidRDefault="006C65AB" w:rsidP="006C7D6B">
      <w:pPr>
        <w:tabs>
          <w:tab w:val="left" w:pos="426"/>
        </w:tabs>
        <w:ind w:firstLine="426"/>
        <w:jc w:val="both"/>
      </w:pPr>
      <w:r w:rsidRPr="00D6669D">
        <w:rPr>
          <w:b/>
        </w:rPr>
        <w:t xml:space="preserve">§ </w:t>
      </w:r>
      <w:r w:rsidR="005E452B">
        <w:rPr>
          <w:b/>
        </w:rPr>
        <w:t>10</w:t>
      </w:r>
      <w:r w:rsidR="006C7D6B" w:rsidRPr="00D6669D">
        <w:t>.</w:t>
      </w:r>
      <w:r w:rsidRPr="00D6669D">
        <w:t xml:space="preserve"> </w:t>
      </w:r>
      <w:r w:rsidR="002B0923" w:rsidRPr="00D6669D">
        <w:t xml:space="preserve">Właściwym dla rozpoznania sporów wynikłych na tle realizacji niniejszej umowy jest sąd właściwy dla siedziby </w:t>
      </w:r>
      <w:r w:rsidR="002B0923" w:rsidRPr="00D6669D">
        <w:rPr>
          <w:b/>
        </w:rPr>
        <w:t>Zamawiającego</w:t>
      </w:r>
      <w:r w:rsidR="002B0923" w:rsidRPr="00D6669D">
        <w:t>.</w:t>
      </w:r>
    </w:p>
    <w:p w14:paraId="3C13383C" w14:textId="77777777" w:rsidR="006E575A" w:rsidRPr="00D6669D" w:rsidRDefault="006E575A">
      <w:pPr>
        <w:jc w:val="center"/>
      </w:pPr>
    </w:p>
    <w:p w14:paraId="48611BC8" w14:textId="77777777" w:rsidR="006E575A" w:rsidRPr="00D6669D" w:rsidRDefault="006C7D6B" w:rsidP="000963E4">
      <w:pPr>
        <w:tabs>
          <w:tab w:val="left" w:pos="142"/>
        </w:tabs>
        <w:suppressAutoHyphens w:val="0"/>
        <w:ind w:firstLine="426"/>
        <w:jc w:val="both"/>
        <w:rPr>
          <w:lang w:eastAsia="pl-PL"/>
        </w:rPr>
      </w:pPr>
      <w:r w:rsidRPr="00D6669D">
        <w:rPr>
          <w:b/>
        </w:rPr>
        <w:t>§</w:t>
      </w:r>
      <w:r w:rsidR="00911698">
        <w:rPr>
          <w:b/>
        </w:rPr>
        <w:t xml:space="preserve"> </w:t>
      </w:r>
      <w:r w:rsidR="00C97FB9">
        <w:rPr>
          <w:b/>
        </w:rPr>
        <w:t>11</w:t>
      </w:r>
      <w:r w:rsidR="006C65AB" w:rsidRPr="00D6669D">
        <w:t xml:space="preserve">. </w:t>
      </w:r>
      <w:r w:rsidR="006E575A" w:rsidRPr="00D6669D">
        <w:rPr>
          <w:lang w:eastAsia="pl-PL"/>
        </w:rPr>
        <w:t>W przypadkach nieuregulowanych w nini</w:t>
      </w:r>
      <w:r w:rsidR="00C97FB9">
        <w:rPr>
          <w:lang w:eastAsia="pl-PL"/>
        </w:rPr>
        <w:t xml:space="preserve">ejszej umowie zastosowanie mają </w:t>
      </w:r>
      <w:r w:rsidR="006E575A" w:rsidRPr="00D6669D">
        <w:rPr>
          <w:lang w:eastAsia="pl-PL"/>
        </w:rPr>
        <w:t>odpowiednie przepisy</w:t>
      </w:r>
      <w:r w:rsidR="000A08B9" w:rsidRPr="00D6669D">
        <w:rPr>
          <w:lang w:eastAsia="pl-PL"/>
        </w:rPr>
        <w:t>,</w:t>
      </w:r>
      <w:r w:rsidR="006E575A" w:rsidRPr="00D6669D">
        <w:rPr>
          <w:lang w:eastAsia="pl-PL"/>
        </w:rPr>
        <w:t xml:space="preserve"> w tym</w:t>
      </w:r>
      <w:r w:rsidR="00A95271">
        <w:rPr>
          <w:lang w:eastAsia="pl-PL"/>
        </w:rPr>
        <w:t xml:space="preserve"> </w:t>
      </w:r>
      <w:r w:rsidRPr="00D6669D">
        <w:rPr>
          <w:lang w:eastAsia="pl-PL"/>
        </w:rPr>
        <w:t>Kodeks cywilny.</w:t>
      </w:r>
    </w:p>
    <w:p w14:paraId="50739428" w14:textId="77777777" w:rsidR="006E575A" w:rsidRPr="00D6669D" w:rsidRDefault="006E575A" w:rsidP="006E575A">
      <w:pPr>
        <w:rPr>
          <w:lang w:eastAsia="pl-PL"/>
        </w:rPr>
      </w:pPr>
    </w:p>
    <w:p w14:paraId="7D07ADD3" w14:textId="77777777" w:rsidR="006E575A" w:rsidRPr="00D6669D" w:rsidRDefault="006C65AB" w:rsidP="000963E4">
      <w:pPr>
        <w:suppressAutoHyphens w:val="0"/>
        <w:ind w:firstLine="426"/>
        <w:jc w:val="both"/>
        <w:rPr>
          <w:lang w:eastAsia="pl-PL"/>
        </w:rPr>
      </w:pPr>
      <w:r w:rsidRPr="00D6669D">
        <w:rPr>
          <w:b/>
        </w:rPr>
        <w:t>§</w:t>
      </w:r>
      <w:r w:rsidR="00911698">
        <w:rPr>
          <w:b/>
        </w:rPr>
        <w:t xml:space="preserve"> </w:t>
      </w:r>
      <w:r w:rsidRPr="00D6669D">
        <w:rPr>
          <w:b/>
        </w:rPr>
        <w:t>1</w:t>
      </w:r>
      <w:r w:rsidR="00C97FB9">
        <w:rPr>
          <w:b/>
        </w:rPr>
        <w:t>2</w:t>
      </w:r>
      <w:r w:rsidRPr="00D6669D">
        <w:t>.</w:t>
      </w:r>
      <w:r w:rsidR="000963E4" w:rsidRPr="00D6669D">
        <w:t xml:space="preserve"> </w:t>
      </w:r>
      <w:r w:rsidR="00022E9C" w:rsidRPr="00D6669D">
        <w:rPr>
          <w:lang w:eastAsia="pl-PL"/>
        </w:rPr>
        <w:t>Umowę sporządzono w trze</w:t>
      </w:r>
      <w:r w:rsidR="006E575A" w:rsidRPr="00D6669D">
        <w:rPr>
          <w:lang w:eastAsia="pl-PL"/>
        </w:rPr>
        <w:t>ch jednobrzm</w:t>
      </w:r>
      <w:r w:rsidR="000D25C2">
        <w:rPr>
          <w:lang w:eastAsia="pl-PL"/>
        </w:rPr>
        <w:t xml:space="preserve">iących egzemplarzach, z których </w:t>
      </w:r>
      <w:r w:rsidR="00C73D8D">
        <w:rPr>
          <w:lang w:eastAsia="pl-PL"/>
        </w:rPr>
        <w:t>dwa</w:t>
      </w:r>
      <w:r w:rsidR="006E575A" w:rsidRPr="00D6669D">
        <w:rPr>
          <w:lang w:eastAsia="pl-PL"/>
        </w:rPr>
        <w:t xml:space="preserve"> otrzymuje </w:t>
      </w:r>
      <w:r w:rsidR="006E575A" w:rsidRPr="00D6669D">
        <w:rPr>
          <w:b/>
          <w:lang w:eastAsia="pl-PL"/>
        </w:rPr>
        <w:t>Zamawiający</w:t>
      </w:r>
      <w:r w:rsidR="006E575A" w:rsidRPr="00D6669D">
        <w:rPr>
          <w:lang w:eastAsia="pl-PL"/>
        </w:rPr>
        <w:t xml:space="preserve">, a jeden </w:t>
      </w:r>
      <w:r w:rsidR="006E575A" w:rsidRPr="00D6669D">
        <w:rPr>
          <w:b/>
          <w:lang w:eastAsia="pl-PL"/>
        </w:rPr>
        <w:t>Wykonawca</w:t>
      </w:r>
      <w:r w:rsidR="006E575A" w:rsidRPr="00D6669D">
        <w:rPr>
          <w:lang w:eastAsia="pl-PL"/>
        </w:rPr>
        <w:t>.</w:t>
      </w:r>
    </w:p>
    <w:p w14:paraId="10426093" w14:textId="4BE0BAD0" w:rsidR="00943688" w:rsidRDefault="00C97FB9">
      <w:pPr>
        <w:jc w:val="both"/>
        <w:rPr>
          <w:rFonts w:ascii="ScalaSansPro-Regular" w:hAnsi="ScalaSansPro-Regular" w:cs="ScalaSansPro-Regular"/>
        </w:rPr>
      </w:pPr>
      <w:r>
        <w:rPr>
          <w:rFonts w:ascii="ScalaSansPro-Regular" w:hAnsi="ScalaSansPro-Regular" w:cs="ScalaSansPro-Regular"/>
        </w:rPr>
        <w:t xml:space="preserve"> </w:t>
      </w:r>
    </w:p>
    <w:p w14:paraId="5D7FA020" w14:textId="77777777" w:rsidR="00943688" w:rsidRDefault="00943688">
      <w:pPr>
        <w:jc w:val="both"/>
        <w:rPr>
          <w:rFonts w:ascii="ScalaSansPro-Regular" w:hAnsi="ScalaSansPro-Regular" w:cs="ScalaSansPro-Regular"/>
        </w:rPr>
      </w:pPr>
    </w:p>
    <w:p w14:paraId="042EC95D" w14:textId="77777777" w:rsidR="000963E4" w:rsidRDefault="006E575A" w:rsidP="000963E4">
      <w:pPr>
        <w:jc w:val="both"/>
        <w:rPr>
          <w:rFonts w:ascii="ScalaSansPro-Regular" w:hAnsi="ScalaSansPro-Regular" w:cs="ScalaSansPro-Regular"/>
          <w:b/>
        </w:rPr>
      </w:pPr>
      <w:r>
        <w:rPr>
          <w:rFonts w:ascii="ScalaSansPro-Regular" w:hAnsi="ScalaSansPro-Regular" w:cs="ScalaSansPro-Regular"/>
          <w:b/>
        </w:rPr>
        <w:t>Wykonawca</w:t>
      </w:r>
      <w:r w:rsidR="000C2974">
        <w:rPr>
          <w:rFonts w:ascii="ScalaSansPro-Regular" w:hAnsi="ScalaSansPro-Regular" w:cs="ScalaSansPro-Regular"/>
          <w:b/>
        </w:rPr>
        <w:t>:</w:t>
      </w:r>
      <w:r>
        <w:rPr>
          <w:rFonts w:ascii="ScalaSansPro-Regular" w:hAnsi="ScalaSansPro-Regular" w:cs="ScalaSansPro-Regular"/>
          <w:b/>
        </w:rPr>
        <w:t xml:space="preserve"> </w:t>
      </w:r>
      <w:r w:rsidR="002B0923">
        <w:rPr>
          <w:rFonts w:ascii="ScalaSansPro-Regular" w:hAnsi="ScalaSansPro-Regular" w:cs="ScalaSansPro-Regular"/>
          <w:b/>
        </w:rPr>
        <w:tab/>
      </w:r>
      <w:r w:rsidR="002B0923">
        <w:rPr>
          <w:rFonts w:ascii="ScalaSansPro-Regular" w:hAnsi="ScalaSansPro-Regular" w:cs="ScalaSansPro-Regular"/>
          <w:b/>
        </w:rPr>
        <w:tab/>
      </w:r>
      <w:r w:rsidR="002B0923">
        <w:rPr>
          <w:rFonts w:ascii="ScalaSansPro-Regular" w:hAnsi="ScalaSansPro-Regular" w:cs="ScalaSansPro-Regular"/>
          <w:b/>
        </w:rPr>
        <w:tab/>
      </w:r>
      <w:r w:rsidR="002B0923">
        <w:rPr>
          <w:rFonts w:ascii="ScalaSansPro-Regular" w:hAnsi="ScalaSansPro-Regular" w:cs="ScalaSansPro-Regular"/>
          <w:b/>
        </w:rPr>
        <w:tab/>
      </w:r>
      <w:r w:rsidR="002B0923">
        <w:rPr>
          <w:rFonts w:ascii="ScalaSansPro-Regular" w:hAnsi="ScalaSansPro-Regular" w:cs="ScalaSansPro-Regular"/>
          <w:b/>
        </w:rPr>
        <w:tab/>
      </w:r>
      <w:r w:rsidR="002B0923">
        <w:rPr>
          <w:rFonts w:ascii="ScalaSansPro-Regular" w:hAnsi="ScalaSansPro-Regular" w:cs="ScalaSansPro-Regular"/>
          <w:b/>
        </w:rPr>
        <w:tab/>
      </w:r>
      <w:r w:rsidR="002B0923">
        <w:rPr>
          <w:rFonts w:ascii="ScalaSansPro-Regular" w:hAnsi="ScalaSansPro-Regular" w:cs="ScalaSansPro-Regular"/>
          <w:b/>
        </w:rPr>
        <w:tab/>
      </w:r>
      <w:r w:rsidR="002B0923">
        <w:rPr>
          <w:rFonts w:ascii="ScalaSansPro-Regular" w:hAnsi="ScalaSansPro-Regular" w:cs="ScalaSansPro-Regular"/>
          <w:b/>
        </w:rPr>
        <w:tab/>
      </w:r>
      <w:r>
        <w:rPr>
          <w:rFonts w:ascii="ScalaSansPro-Regular" w:hAnsi="ScalaSansPro-Regular" w:cs="ScalaSansPro-Regular"/>
          <w:b/>
        </w:rPr>
        <w:tab/>
        <w:t>Zamawiający</w:t>
      </w:r>
      <w:r w:rsidR="000C2974">
        <w:rPr>
          <w:rFonts w:ascii="ScalaSansPro-Regular" w:hAnsi="ScalaSansPro-Regular" w:cs="ScalaSansPro-Regular"/>
          <w:b/>
        </w:rPr>
        <w:t>:</w:t>
      </w:r>
    </w:p>
    <w:p w14:paraId="11EFB12E" w14:textId="77777777" w:rsidR="000963E4" w:rsidRDefault="000963E4" w:rsidP="000963E4">
      <w:pPr>
        <w:jc w:val="both"/>
        <w:rPr>
          <w:rFonts w:ascii="ScalaSansPro-Regular" w:hAnsi="ScalaSansPro-Regular" w:cs="ScalaSansPro-Regular"/>
          <w:sz w:val="18"/>
          <w:szCs w:val="18"/>
        </w:rPr>
      </w:pPr>
    </w:p>
    <w:p w14:paraId="336CF49F" w14:textId="77777777" w:rsidR="00A156C1" w:rsidRDefault="00A156C1" w:rsidP="000963E4">
      <w:pPr>
        <w:jc w:val="both"/>
        <w:rPr>
          <w:rFonts w:ascii="ScalaSansPro-Regular" w:hAnsi="ScalaSansPro-Regular" w:cs="ScalaSansPro-Regular"/>
          <w:sz w:val="18"/>
          <w:szCs w:val="18"/>
        </w:rPr>
      </w:pPr>
    </w:p>
    <w:p w14:paraId="75F15977" w14:textId="77777777" w:rsidR="00A156C1" w:rsidRDefault="00A156C1" w:rsidP="000963E4">
      <w:pPr>
        <w:jc w:val="both"/>
        <w:rPr>
          <w:rFonts w:ascii="ScalaSansPro-Regular" w:hAnsi="ScalaSansPro-Regular" w:cs="ScalaSansPro-Regular"/>
          <w:sz w:val="18"/>
          <w:szCs w:val="18"/>
        </w:rPr>
      </w:pPr>
    </w:p>
    <w:p w14:paraId="4702250A" w14:textId="77777777" w:rsidR="00A156C1" w:rsidRDefault="00A156C1" w:rsidP="000963E4">
      <w:pPr>
        <w:jc w:val="both"/>
        <w:rPr>
          <w:rFonts w:ascii="ScalaSansPro-Regular" w:hAnsi="ScalaSansPro-Regular" w:cs="ScalaSansPro-Regular"/>
          <w:sz w:val="18"/>
          <w:szCs w:val="18"/>
        </w:rPr>
      </w:pPr>
    </w:p>
    <w:p w14:paraId="61D9A7BE" w14:textId="77777777" w:rsidR="00943688" w:rsidRDefault="00943688" w:rsidP="000963E4">
      <w:pPr>
        <w:jc w:val="both"/>
        <w:rPr>
          <w:rFonts w:ascii="ScalaSansPro-Regular" w:hAnsi="ScalaSansPro-Regular" w:cs="ScalaSansPro-Regular"/>
          <w:sz w:val="18"/>
          <w:szCs w:val="18"/>
        </w:rPr>
      </w:pPr>
    </w:p>
    <w:p w14:paraId="7BB8D46C" w14:textId="77777777" w:rsidR="00662148" w:rsidRPr="003432D1" w:rsidRDefault="00662148" w:rsidP="00662148">
      <w:pPr>
        <w:rPr>
          <w:sz w:val="20"/>
          <w:szCs w:val="20"/>
        </w:rPr>
      </w:pPr>
      <w:r>
        <w:rPr>
          <w:sz w:val="20"/>
          <w:szCs w:val="20"/>
        </w:rPr>
        <w:t>Sporządził: P.B</w:t>
      </w:r>
      <w:r w:rsidRPr="003432D1">
        <w:rPr>
          <w:sz w:val="20"/>
          <w:szCs w:val="20"/>
        </w:rPr>
        <w:t>.</w:t>
      </w:r>
    </w:p>
    <w:p w14:paraId="7CBA2A4B" w14:textId="5B8CD7DF" w:rsidR="00823990" w:rsidRPr="00662148" w:rsidRDefault="00662148" w:rsidP="00662148">
      <w:pPr>
        <w:rPr>
          <w:sz w:val="20"/>
          <w:szCs w:val="20"/>
        </w:rPr>
      </w:pPr>
      <w:r w:rsidRPr="003432D1">
        <w:rPr>
          <w:sz w:val="20"/>
          <w:szCs w:val="20"/>
        </w:rPr>
        <w:t>Sprawdził</w:t>
      </w:r>
      <w:r w:rsidR="00E47817">
        <w:rPr>
          <w:sz w:val="20"/>
          <w:szCs w:val="20"/>
        </w:rPr>
        <w:t>:</w:t>
      </w:r>
      <w:r w:rsidRPr="003432D1">
        <w:rPr>
          <w:sz w:val="20"/>
          <w:szCs w:val="20"/>
        </w:rPr>
        <w:t>.</w:t>
      </w:r>
    </w:p>
    <w:sectPr w:rsidR="00823990" w:rsidRPr="00662148" w:rsidSect="006014E1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calaSansPro-Regular">
    <w:altName w:val="Times New Roman"/>
    <w:charset w:val="00"/>
    <w:family w:val="moder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%8"/>
      <w:lvlJc w:val="left"/>
      <w:pPr>
        <w:tabs>
          <w:tab w:val="num" w:pos="1800"/>
        </w:tabs>
        <w:ind w:left="1800" w:hanging="180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4EAA222E"/>
    <w:name w:val="WW8Num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calaSansPro-Regular" w:hAnsi="ScalaSansPro-Regular" w:cs="ScalaSansPro-Regular" w:hint="default"/>
      </w:rPr>
    </w:lvl>
  </w:abstractNum>
  <w:abstractNum w:abstractNumId="2" w15:restartNumberingAfterBreak="0">
    <w:nsid w:val="00000003"/>
    <w:multiLevelType w:val="singleLevel"/>
    <w:tmpl w:val="3A485612"/>
    <w:name w:val="WW8Num5"/>
    <w:lvl w:ilvl="0">
      <w:start w:val="2"/>
      <w:numFmt w:val="decimal"/>
      <w:lvlText w:val="%1."/>
      <w:lvlJc w:val="left"/>
      <w:pPr>
        <w:tabs>
          <w:tab w:val="num" w:pos="426"/>
        </w:tabs>
        <w:ind w:left="786" w:hanging="360"/>
      </w:pPr>
      <w:rPr>
        <w:rFonts w:ascii="ScalaSansPro-Regular" w:hAnsi="ScalaSansPro-Regular" w:cs="ScalaSansPro-Regular" w:hint="default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calaSansPro-Regular" w:hAnsi="ScalaSansPro-Regular" w:cs="ScalaSansPro-Regular"/>
      </w:rPr>
    </w:lvl>
  </w:abstractNum>
  <w:abstractNum w:abstractNumId="4" w15:restartNumberingAfterBreak="0">
    <w:nsid w:val="00000005"/>
    <w:multiLevelType w:val="singleLevel"/>
    <w:tmpl w:val="CC903F32"/>
    <w:lvl w:ilvl="0">
      <w:start w:val="3"/>
      <w:numFmt w:val="decimal"/>
      <w:lvlText w:val="%1."/>
      <w:lvlJc w:val="left"/>
      <w:pPr>
        <w:ind w:left="720" w:hanging="360"/>
      </w:pPr>
      <w:rPr>
        <w:rFonts w:ascii="ScalaSansPro-Regular" w:hAnsi="ScalaSansPro-Regular" w:cs="ScalaSansPro-Regular" w:hint="default"/>
      </w:rPr>
    </w:lvl>
  </w:abstractNum>
  <w:abstractNum w:abstractNumId="5" w15:restartNumberingAfterBreak="0">
    <w:nsid w:val="00000006"/>
    <w:multiLevelType w:val="single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calaSansPro-Regular" w:hAnsi="ScalaSansPro-Regular" w:cs="ScalaSansPro-Regular"/>
      </w:rPr>
    </w:lvl>
  </w:abstractNum>
  <w:abstractNum w:abstractNumId="6" w15:restartNumberingAfterBreak="0">
    <w:nsid w:val="00000007"/>
    <w:multiLevelType w:val="singleLevel"/>
    <w:tmpl w:val="04150011"/>
    <w:name w:val="WW8Num1"/>
    <w:lvl w:ilvl="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D6EE1F7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calaSansPro-Regular" w:hAnsi="ScalaSansPro-Regular" w:cs="ScalaSansPro-Regular" w:hint="default"/>
      </w:rPr>
    </w:lvl>
  </w:abstractNum>
  <w:abstractNum w:abstractNumId="8" w15:restartNumberingAfterBreak="0">
    <w:nsid w:val="1E55546B"/>
    <w:multiLevelType w:val="hybridMultilevel"/>
    <w:tmpl w:val="CA6ADE5E"/>
    <w:lvl w:ilvl="0" w:tplc="3A485612">
      <w:start w:val="2"/>
      <w:numFmt w:val="decimal"/>
      <w:lvlText w:val="%1."/>
      <w:lvlJc w:val="left"/>
      <w:pPr>
        <w:ind w:left="1145" w:hanging="360"/>
      </w:pPr>
      <w:rPr>
        <w:rFonts w:ascii="ScalaSansPro-Regular" w:hAnsi="ScalaSansPro-Regular" w:cs="ScalaSansPro-Regular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20102DA0"/>
    <w:multiLevelType w:val="hybridMultilevel"/>
    <w:tmpl w:val="5E6A8B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C551C3"/>
    <w:multiLevelType w:val="hybridMultilevel"/>
    <w:tmpl w:val="DE9A6492"/>
    <w:lvl w:ilvl="0" w:tplc="3AEAB536">
      <w:start w:val="6"/>
      <w:numFmt w:val="decimal"/>
      <w:lvlText w:val="%1."/>
      <w:lvlJc w:val="left"/>
      <w:pPr>
        <w:ind w:left="720" w:hanging="360"/>
      </w:pPr>
      <w:rPr>
        <w:rFonts w:ascii="ScalaSansPro-Regular" w:hAnsi="ScalaSansPro-Regular" w:cs="ScalaSansPro-Regula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A4575"/>
    <w:multiLevelType w:val="hybridMultilevel"/>
    <w:tmpl w:val="3F167ED6"/>
    <w:lvl w:ilvl="0" w:tplc="B3E6159E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1264451"/>
    <w:multiLevelType w:val="hybridMultilevel"/>
    <w:tmpl w:val="DC1A8F0A"/>
    <w:lvl w:ilvl="0" w:tplc="490EED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75188"/>
    <w:multiLevelType w:val="hybridMultilevel"/>
    <w:tmpl w:val="B42A4B06"/>
    <w:lvl w:ilvl="0" w:tplc="11DC75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5411DE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7609A"/>
    <w:multiLevelType w:val="hybridMultilevel"/>
    <w:tmpl w:val="865610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A70DB9"/>
    <w:multiLevelType w:val="hybridMultilevel"/>
    <w:tmpl w:val="99DAD3B2"/>
    <w:lvl w:ilvl="0" w:tplc="C7A496FA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F0C3D"/>
    <w:multiLevelType w:val="hybridMultilevel"/>
    <w:tmpl w:val="2862A5B6"/>
    <w:lvl w:ilvl="0" w:tplc="04D012E4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945EAE"/>
    <w:multiLevelType w:val="singleLevel"/>
    <w:tmpl w:val="ACFE3D9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calaSansPro-Regular" w:hAnsi="ScalaSansPro-Regular" w:cs="ScalaSansPro-Regular" w:hint="default"/>
      </w:rPr>
    </w:lvl>
  </w:abstractNum>
  <w:abstractNum w:abstractNumId="18" w15:restartNumberingAfterBreak="0">
    <w:nsid w:val="49700EE4"/>
    <w:multiLevelType w:val="hybridMultilevel"/>
    <w:tmpl w:val="410E218C"/>
    <w:lvl w:ilvl="0" w:tplc="CF72F0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E3689"/>
    <w:multiLevelType w:val="hybridMultilevel"/>
    <w:tmpl w:val="15E8D6D0"/>
    <w:name w:val="WW8Num52"/>
    <w:lvl w:ilvl="0" w:tplc="2C9497E6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calaSansPro-Regular" w:hAnsi="ScalaSansPro-Regular" w:cs="ScalaSansPro-Regular" w:hint="default"/>
      </w:rPr>
    </w:lvl>
    <w:lvl w:ilvl="1" w:tplc="A40E555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A6DA5"/>
    <w:multiLevelType w:val="hybridMultilevel"/>
    <w:tmpl w:val="37A87D86"/>
    <w:lvl w:ilvl="0" w:tplc="B3EE2F60">
      <w:start w:val="6"/>
      <w:numFmt w:val="decimal"/>
      <w:lvlText w:val="%1."/>
      <w:lvlJc w:val="left"/>
      <w:pPr>
        <w:ind w:left="720" w:hanging="360"/>
      </w:pPr>
      <w:rPr>
        <w:rFonts w:ascii="ScalaSansPro-Regular" w:hAnsi="ScalaSansPro-Regular" w:cs="ScalaSansPro-Regula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10FBF"/>
    <w:multiLevelType w:val="hybridMultilevel"/>
    <w:tmpl w:val="B434B118"/>
    <w:lvl w:ilvl="0" w:tplc="490EEDF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14"/>
  </w:num>
  <w:num w:numId="11">
    <w:abstractNumId w:val="4"/>
    <w:lvlOverride w:ilvl="0">
      <w:startOverride w:val="1"/>
    </w:lvlOverride>
  </w:num>
  <w:num w:numId="12">
    <w:abstractNumId w:val="18"/>
  </w:num>
  <w:num w:numId="13">
    <w:abstractNumId w:val="17"/>
  </w:num>
  <w:num w:numId="14">
    <w:abstractNumId w:val="11"/>
  </w:num>
  <w:num w:numId="15">
    <w:abstractNumId w:val="19"/>
  </w:num>
  <w:num w:numId="16">
    <w:abstractNumId w:val="16"/>
  </w:num>
  <w:num w:numId="17">
    <w:abstractNumId w:val="21"/>
  </w:num>
  <w:num w:numId="18">
    <w:abstractNumId w:val="12"/>
  </w:num>
  <w:num w:numId="19">
    <w:abstractNumId w:val="20"/>
  </w:num>
  <w:num w:numId="20">
    <w:abstractNumId w:val="10"/>
  </w:num>
  <w:num w:numId="21">
    <w:abstractNumId w:val="15"/>
  </w:num>
  <w:num w:numId="22">
    <w:abstractNumId w:val="1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4F2"/>
    <w:rsid w:val="00022E9C"/>
    <w:rsid w:val="00080011"/>
    <w:rsid w:val="00081EF5"/>
    <w:rsid w:val="0008308A"/>
    <w:rsid w:val="000831D6"/>
    <w:rsid w:val="000901DA"/>
    <w:rsid w:val="0009439F"/>
    <w:rsid w:val="000963E4"/>
    <w:rsid w:val="000A08B9"/>
    <w:rsid w:val="000A3300"/>
    <w:rsid w:val="000C2974"/>
    <w:rsid w:val="000D0074"/>
    <w:rsid w:val="000D1CBC"/>
    <w:rsid w:val="000D25C2"/>
    <w:rsid w:val="000D3260"/>
    <w:rsid w:val="000E2CB7"/>
    <w:rsid w:val="000F02FB"/>
    <w:rsid w:val="000F7F62"/>
    <w:rsid w:val="001005C8"/>
    <w:rsid w:val="00101094"/>
    <w:rsid w:val="00111B9B"/>
    <w:rsid w:val="00112C77"/>
    <w:rsid w:val="001254FA"/>
    <w:rsid w:val="00136AD7"/>
    <w:rsid w:val="0014287D"/>
    <w:rsid w:val="001844E1"/>
    <w:rsid w:val="001A5D5E"/>
    <w:rsid w:val="001B7455"/>
    <w:rsid w:val="001C1C3F"/>
    <w:rsid w:val="001C2BEA"/>
    <w:rsid w:val="001F5A53"/>
    <w:rsid w:val="00203600"/>
    <w:rsid w:val="00204F59"/>
    <w:rsid w:val="00206363"/>
    <w:rsid w:val="002311A5"/>
    <w:rsid w:val="00250031"/>
    <w:rsid w:val="002561C0"/>
    <w:rsid w:val="00263F60"/>
    <w:rsid w:val="00267814"/>
    <w:rsid w:val="002A75A9"/>
    <w:rsid w:val="002B0923"/>
    <w:rsid w:val="002B62C9"/>
    <w:rsid w:val="00303AB5"/>
    <w:rsid w:val="00313A33"/>
    <w:rsid w:val="0032100C"/>
    <w:rsid w:val="0032209D"/>
    <w:rsid w:val="00324C2C"/>
    <w:rsid w:val="00325AB1"/>
    <w:rsid w:val="00326A68"/>
    <w:rsid w:val="0035209C"/>
    <w:rsid w:val="00352362"/>
    <w:rsid w:val="003577C8"/>
    <w:rsid w:val="00360C57"/>
    <w:rsid w:val="00367535"/>
    <w:rsid w:val="003A0DE8"/>
    <w:rsid w:val="003A1354"/>
    <w:rsid w:val="003C2C60"/>
    <w:rsid w:val="003F47CB"/>
    <w:rsid w:val="00400707"/>
    <w:rsid w:val="00415063"/>
    <w:rsid w:val="004604F2"/>
    <w:rsid w:val="00466B3D"/>
    <w:rsid w:val="004A0A79"/>
    <w:rsid w:val="004B6DF3"/>
    <w:rsid w:val="004C06E0"/>
    <w:rsid w:val="004D70B7"/>
    <w:rsid w:val="004F248B"/>
    <w:rsid w:val="004F7B2A"/>
    <w:rsid w:val="005101C2"/>
    <w:rsid w:val="00510C57"/>
    <w:rsid w:val="005330C9"/>
    <w:rsid w:val="00537491"/>
    <w:rsid w:val="00540021"/>
    <w:rsid w:val="00543DB3"/>
    <w:rsid w:val="0054791F"/>
    <w:rsid w:val="0055662F"/>
    <w:rsid w:val="00557B99"/>
    <w:rsid w:val="00572E9A"/>
    <w:rsid w:val="005A740D"/>
    <w:rsid w:val="005A75BA"/>
    <w:rsid w:val="005C15E2"/>
    <w:rsid w:val="005C1716"/>
    <w:rsid w:val="005E0ADF"/>
    <w:rsid w:val="005E452B"/>
    <w:rsid w:val="005E5231"/>
    <w:rsid w:val="005E5B7E"/>
    <w:rsid w:val="005F3EEC"/>
    <w:rsid w:val="005F48D4"/>
    <w:rsid w:val="006014E1"/>
    <w:rsid w:val="006061FC"/>
    <w:rsid w:val="00641387"/>
    <w:rsid w:val="006556DA"/>
    <w:rsid w:val="0066163C"/>
    <w:rsid w:val="00662148"/>
    <w:rsid w:val="006707CA"/>
    <w:rsid w:val="006A4EFE"/>
    <w:rsid w:val="006A67BD"/>
    <w:rsid w:val="006B53E0"/>
    <w:rsid w:val="006C396C"/>
    <w:rsid w:val="006C65AB"/>
    <w:rsid w:val="006C6A35"/>
    <w:rsid w:val="006C7D6B"/>
    <w:rsid w:val="006E254A"/>
    <w:rsid w:val="006E3FF3"/>
    <w:rsid w:val="006E575A"/>
    <w:rsid w:val="006F09BD"/>
    <w:rsid w:val="006F75EE"/>
    <w:rsid w:val="007207A3"/>
    <w:rsid w:val="007257FD"/>
    <w:rsid w:val="00743AB6"/>
    <w:rsid w:val="00745757"/>
    <w:rsid w:val="00756602"/>
    <w:rsid w:val="0077043E"/>
    <w:rsid w:val="0077768C"/>
    <w:rsid w:val="007E032A"/>
    <w:rsid w:val="007F1A2E"/>
    <w:rsid w:val="007F42AC"/>
    <w:rsid w:val="007F73FA"/>
    <w:rsid w:val="008051E2"/>
    <w:rsid w:val="008157BA"/>
    <w:rsid w:val="00823990"/>
    <w:rsid w:val="0084017B"/>
    <w:rsid w:val="00847D19"/>
    <w:rsid w:val="008558EC"/>
    <w:rsid w:val="0088116D"/>
    <w:rsid w:val="008849AD"/>
    <w:rsid w:val="008861F1"/>
    <w:rsid w:val="008C01AC"/>
    <w:rsid w:val="008C3549"/>
    <w:rsid w:val="008C3DAB"/>
    <w:rsid w:val="008D22FE"/>
    <w:rsid w:val="008D6F29"/>
    <w:rsid w:val="00901E20"/>
    <w:rsid w:val="0090237C"/>
    <w:rsid w:val="0090609D"/>
    <w:rsid w:val="00906AB9"/>
    <w:rsid w:val="00911698"/>
    <w:rsid w:val="00913619"/>
    <w:rsid w:val="0092008C"/>
    <w:rsid w:val="00922D6C"/>
    <w:rsid w:val="00923DE7"/>
    <w:rsid w:val="00943688"/>
    <w:rsid w:val="00947498"/>
    <w:rsid w:val="009718A3"/>
    <w:rsid w:val="00977CA2"/>
    <w:rsid w:val="00986B44"/>
    <w:rsid w:val="009C738F"/>
    <w:rsid w:val="009D03DA"/>
    <w:rsid w:val="009E2145"/>
    <w:rsid w:val="00A156C1"/>
    <w:rsid w:val="00A2315B"/>
    <w:rsid w:val="00A27E2B"/>
    <w:rsid w:val="00A370F3"/>
    <w:rsid w:val="00A54B51"/>
    <w:rsid w:val="00A55288"/>
    <w:rsid w:val="00A81A36"/>
    <w:rsid w:val="00A905E1"/>
    <w:rsid w:val="00A95271"/>
    <w:rsid w:val="00AC2AB4"/>
    <w:rsid w:val="00AC6F00"/>
    <w:rsid w:val="00AD2637"/>
    <w:rsid w:val="00AE106D"/>
    <w:rsid w:val="00AF01CE"/>
    <w:rsid w:val="00B12945"/>
    <w:rsid w:val="00B24B01"/>
    <w:rsid w:val="00B439CF"/>
    <w:rsid w:val="00B47BF3"/>
    <w:rsid w:val="00B7375B"/>
    <w:rsid w:val="00B85042"/>
    <w:rsid w:val="00B90C30"/>
    <w:rsid w:val="00BA6B3E"/>
    <w:rsid w:val="00BB1DA6"/>
    <w:rsid w:val="00BE420E"/>
    <w:rsid w:val="00BF2B0E"/>
    <w:rsid w:val="00C17B66"/>
    <w:rsid w:val="00C3030E"/>
    <w:rsid w:val="00C36C2A"/>
    <w:rsid w:val="00C5384E"/>
    <w:rsid w:val="00C61868"/>
    <w:rsid w:val="00C658B9"/>
    <w:rsid w:val="00C66CC7"/>
    <w:rsid w:val="00C73D8D"/>
    <w:rsid w:val="00C9679F"/>
    <w:rsid w:val="00C97FB9"/>
    <w:rsid w:val="00CA714B"/>
    <w:rsid w:val="00CC2D42"/>
    <w:rsid w:val="00CD0320"/>
    <w:rsid w:val="00CD64E9"/>
    <w:rsid w:val="00CF2A94"/>
    <w:rsid w:val="00D43EC4"/>
    <w:rsid w:val="00D47A10"/>
    <w:rsid w:val="00D50297"/>
    <w:rsid w:val="00D513B2"/>
    <w:rsid w:val="00D57273"/>
    <w:rsid w:val="00D6077C"/>
    <w:rsid w:val="00D64D7E"/>
    <w:rsid w:val="00D6669D"/>
    <w:rsid w:val="00D8568C"/>
    <w:rsid w:val="00DA0E99"/>
    <w:rsid w:val="00DA6C58"/>
    <w:rsid w:val="00DB0C95"/>
    <w:rsid w:val="00DC426D"/>
    <w:rsid w:val="00DD5D46"/>
    <w:rsid w:val="00DE1CE0"/>
    <w:rsid w:val="00DF6ECF"/>
    <w:rsid w:val="00E070EB"/>
    <w:rsid w:val="00E4186D"/>
    <w:rsid w:val="00E47817"/>
    <w:rsid w:val="00E54CF4"/>
    <w:rsid w:val="00E62A64"/>
    <w:rsid w:val="00E65075"/>
    <w:rsid w:val="00E765E9"/>
    <w:rsid w:val="00E817CA"/>
    <w:rsid w:val="00E83FA7"/>
    <w:rsid w:val="00E91A95"/>
    <w:rsid w:val="00E9224A"/>
    <w:rsid w:val="00E933F1"/>
    <w:rsid w:val="00EA2512"/>
    <w:rsid w:val="00EB1A46"/>
    <w:rsid w:val="00EB39AF"/>
    <w:rsid w:val="00EB5276"/>
    <w:rsid w:val="00ED3B58"/>
    <w:rsid w:val="00ED6B72"/>
    <w:rsid w:val="00EE652C"/>
    <w:rsid w:val="00EF5A4D"/>
    <w:rsid w:val="00F5126D"/>
    <w:rsid w:val="00F63686"/>
    <w:rsid w:val="00F66CBE"/>
    <w:rsid w:val="00F81914"/>
    <w:rsid w:val="00FB6016"/>
    <w:rsid w:val="00FD19EC"/>
    <w:rsid w:val="00FE63DB"/>
    <w:rsid w:val="00FF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050919"/>
  <w15:docId w15:val="{2D57B7D5-9935-4E2E-8038-39A668D7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B7E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5E5B7E"/>
    <w:pPr>
      <w:keepNext/>
      <w:spacing w:before="240" w:after="60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8">
    <w:name w:val="heading 8"/>
    <w:basedOn w:val="Normalny"/>
    <w:next w:val="Normalny"/>
    <w:qFormat/>
    <w:rsid w:val="005E5B7E"/>
    <w:pPr>
      <w:keepNext/>
      <w:numPr>
        <w:ilvl w:val="7"/>
        <w:numId w:val="1"/>
      </w:numPr>
      <w:spacing w:line="360" w:lineRule="auto"/>
      <w:jc w:val="both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E5B7E"/>
    <w:rPr>
      <w:rFonts w:ascii="ScalaSansPro-Regular" w:hAnsi="ScalaSansPro-Regular" w:cs="ScalaSansPro-Regular"/>
    </w:rPr>
  </w:style>
  <w:style w:type="character" w:customStyle="1" w:styleId="WW8Num1z1">
    <w:name w:val="WW8Num1z1"/>
    <w:rsid w:val="005E5B7E"/>
    <w:rPr>
      <w:rFonts w:hint="default"/>
    </w:rPr>
  </w:style>
  <w:style w:type="character" w:customStyle="1" w:styleId="WW8Num1z2">
    <w:name w:val="WW8Num1z2"/>
    <w:rsid w:val="005E5B7E"/>
  </w:style>
  <w:style w:type="character" w:customStyle="1" w:styleId="WW8Num1z3">
    <w:name w:val="WW8Num1z3"/>
    <w:rsid w:val="005E5B7E"/>
  </w:style>
  <w:style w:type="character" w:customStyle="1" w:styleId="WW8Num1z4">
    <w:name w:val="WW8Num1z4"/>
    <w:rsid w:val="005E5B7E"/>
  </w:style>
  <w:style w:type="character" w:customStyle="1" w:styleId="WW8Num1z5">
    <w:name w:val="WW8Num1z5"/>
    <w:rsid w:val="005E5B7E"/>
  </w:style>
  <w:style w:type="character" w:customStyle="1" w:styleId="WW8Num1z6">
    <w:name w:val="WW8Num1z6"/>
    <w:rsid w:val="005E5B7E"/>
  </w:style>
  <w:style w:type="character" w:customStyle="1" w:styleId="WW8Num1z7">
    <w:name w:val="WW8Num1z7"/>
    <w:rsid w:val="005E5B7E"/>
  </w:style>
  <w:style w:type="character" w:customStyle="1" w:styleId="WW8Num1z8">
    <w:name w:val="WW8Num1z8"/>
    <w:rsid w:val="005E5B7E"/>
  </w:style>
  <w:style w:type="character" w:customStyle="1" w:styleId="WW8Num2z0">
    <w:name w:val="WW8Num2z0"/>
    <w:rsid w:val="005E5B7E"/>
  </w:style>
  <w:style w:type="character" w:customStyle="1" w:styleId="WW8Num2z1">
    <w:name w:val="WW8Num2z1"/>
    <w:rsid w:val="005E5B7E"/>
    <w:rPr>
      <w:b w:val="0"/>
      <w:i w:val="0"/>
    </w:rPr>
  </w:style>
  <w:style w:type="character" w:customStyle="1" w:styleId="WW8Num2z2">
    <w:name w:val="WW8Num2z2"/>
    <w:rsid w:val="005E5B7E"/>
  </w:style>
  <w:style w:type="character" w:customStyle="1" w:styleId="WW8Num2z3">
    <w:name w:val="WW8Num2z3"/>
    <w:rsid w:val="005E5B7E"/>
  </w:style>
  <w:style w:type="character" w:customStyle="1" w:styleId="WW8Num2z4">
    <w:name w:val="WW8Num2z4"/>
    <w:rsid w:val="005E5B7E"/>
  </w:style>
  <w:style w:type="character" w:customStyle="1" w:styleId="WW8Num2z5">
    <w:name w:val="WW8Num2z5"/>
    <w:rsid w:val="005E5B7E"/>
  </w:style>
  <w:style w:type="character" w:customStyle="1" w:styleId="WW8Num2z6">
    <w:name w:val="WW8Num2z6"/>
    <w:rsid w:val="005E5B7E"/>
  </w:style>
  <w:style w:type="character" w:customStyle="1" w:styleId="WW8Num2z7">
    <w:name w:val="WW8Num2z7"/>
    <w:rsid w:val="005E5B7E"/>
  </w:style>
  <w:style w:type="character" w:customStyle="1" w:styleId="WW8Num2z8">
    <w:name w:val="WW8Num2z8"/>
    <w:rsid w:val="005E5B7E"/>
  </w:style>
  <w:style w:type="character" w:customStyle="1" w:styleId="WW8Num3z0">
    <w:name w:val="WW8Num3z0"/>
    <w:rsid w:val="005E5B7E"/>
  </w:style>
  <w:style w:type="character" w:customStyle="1" w:styleId="WW8Num3z1">
    <w:name w:val="WW8Num3z1"/>
    <w:rsid w:val="005E5B7E"/>
  </w:style>
  <w:style w:type="character" w:customStyle="1" w:styleId="WW8Num3z2">
    <w:name w:val="WW8Num3z2"/>
    <w:rsid w:val="005E5B7E"/>
  </w:style>
  <w:style w:type="character" w:customStyle="1" w:styleId="WW8Num3z3">
    <w:name w:val="WW8Num3z3"/>
    <w:rsid w:val="005E5B7E"/>
  </w:style>
  <w:style w:type="character" w:customStyle="1" w:styleId="WW8Num3z4">
    <w:name w:val="WW8Num3z4"/>
    <w:rsid w:val="005E5B7E"/>
  </w:style>
  <w:style w:type="character" w:customStyle="1" w:styleId="WW8Num3z5">
    <w:name w:val="WW8Num3z5"/>
    <w:rsid w:val="005E5B7E"/>
  </w:style>
  <w:style w:type="character" w:customStyle="1" w:styleId="WW8Num3z6">
    <w:name w:val="WW8Num3z6"/>
    <w:rsid w:val="005E5B7E"/>
  </w:style>
  <w:style w:type="character" w:customStyle="1" w:styleId="WW8Num3z7">
    <w:name w:val="WW8Num3z7"/>
    <w:rsid w:val="005E5B7E"/>
  </w:style>
  <w:style w:type="character" w:customStyle="1" w:styleId="WW8Num3z8">
    <w:name w:val="WW8Num3z8"/>
    <w:rsid w:val="005E5B7E"/>
  </w:style>
  <w:style w:type="character" w:customStyle="1" w:styleId="WW8Num4z0">
    <w:name w:val="WW8Num4z0"/>
    <w:rsid w:val="005E5B7E"/>
  </w:style>
  <w:style w:type="character" w:customStyle="1" w:styleId="WW8Num4z1">
    <w:name w:val="WW8Num4z1"/>
    <w:rsid w:val="005E5B7E"/>
  </w:style>
  <w:style w:type="character" w:customStyle="1" w:styleId="WW8Num4z2">
    <w:name w:val="WW8Num4z2"/>
    <w:rsid w:val="005E5B7E"/>
  </w:style>
  <w:style w:type="character" w:customStyle="1" w:styleId="WW8Num4z3">
    <w:name w:val="WW8Num4z3"/>
    <w:rsid w:val="005E5B7E"/>
  </w:style>
  <w:style w:type="character" w:customStyle="1" w:styleId="WW8Num4z4">
    <w:name w:val="WW8Num4z4"/>
    <w:rsid w:val="005E5B7E"/>
  </w:style>
  <w:style w:type="character" w:customStyle="1" w:styleId="WW8Num4z5">
    <w:name w:val="WW8Num4z5"/>
    <w:rsid w:val="005E5B7E"/>
  </w:style>
  <w:style w:type="character" w:customStyle="1" w:styleId="WW8Num4z6">
    <w:name w:val="WW8Num4z6"/>
    <w:rsid w:val="005E5B7E"/>
  </w:style>
  <w:style w:type="character" w:customStyle="1" w:styleId="WW8Num4z7">
    <w:name w:val="WW8Num4z7"/>
    <w:rsid w:val="005E5B7E"/>
  </w:style>
  <w:style w:type="character" w:customStyle="1" w:styleId="WW8Num4z8">
    <w:name w:val="WW8Num4z8"/>
    <w:rsid w:val="005E5B7E"/>
  </w:style>
  <w:style w:type="character" w:customStyle="1" w:styleId="WW8Num5z0">
    <w:name w:val="WW8Num5z0"/>
    <w:rsid w:val="005E5B7E"/>
    <w:rPr>
      <w:rFonts w:ascii="ScalaSansPro-Regular" w:hAnsi="ScalaSansPro-Regular" w:cs="ScalaSansPro-Regular"/>
    </w:rPr>
  </w:style>
  <w:style w:type="character" w:customStyle="1" w:styleId="WW8Num5z1">
    <w:name w:val="WW8Num5z1"/>
    <w:rsid w:val="005E5B7E"/>
  </w:style>
  <w:style w:type="character" w:customStyle="1" w:styleId="WW8Num5z2">
    <w:name w:val="WW8Num5z2"/>
    <w:rsid w:val="005E5B7E"/>
  </w:style>
  <w:style w:type="character" w:customStyle="1" w:styleId="WW8Num5z3">
    <w:name w:val="WW8Num5z3"/>
    <w:rsid w:val="005E5B7E"/>
  </w:style>
  <w:style w:type="character" w:customStyle="1" w:styleId="WW8Num5z4">
    <w:name w:val="WW8Num5z4"/>
    <w:rsid w:val="005E5B7E"/>
  </w:style>
  <w:style w:type="character" w:customStyle="1" w:styleId="WW8Num5z5">
    <w:name w:val="WW8Num5z5"/>
    <w:rsid w:val="005E5B7E"/>
  </w:style>
  <w:style w:type="character" w:customStyle="1" w:styleId="WW8Num5z6">
    <w:name w:val="WW8Num5z6"/>
    <w:rsid w:val="005E5B7E"/>
  </w:style>
  <w:style w:type="character" w:customStyle="1" w:styleId="WW8Num5z7">
    <w:name w:val="WW8Num5z7"/>
    <w:rsid w:val="005E5B7E"/>
  </w:style>
  <w:style w:type="character" w:customStyle="1" w:styleId="WW8Num5z8">
    <w:name w:val="WW8Num5z8"/>
    <w:rsid w:val="005E5B7E"/>
  </w:style>
  <w:style w:type="character" w:customStyle="1" w:styleId="WW8Num6z0">
    <w:name w:val="WW8Num6z0"/>
    <w:rsid w:val="005E5B7E"/>
    <w:rPr>
      <w:rFonts w:ascii="Times New Roman" w:hAnsi="Times New Roman" w:cs="Times New Roman" w:hint="default"/>
      <w:sz w:val="24"/>
    </w:rPr>
  </w:style>
  <w:style w:type="character" w:customStyle="1" w:styleId="WW8Num7z0">
    <w:name w:val="WW8Num7z0"/>
    <w:rsid w:val="005E5B7E"/>
    <w:rPr>
      <w:rFonts w:hint="default"/>
    </w:rPr>
  </w:style>
  <w:style w:type="character" w:customStyle="1" w:styleId="WW8Num8z0">
    <w:name w:val="WW8Num8z0"/>
    <w:rsid w:val="005E5B7E"/>
  </w:style>
  <w:style w:type="character" w:customStyle="1" w:styleId="WW8Num8z1">
    <w:name w:val="WW8Num8z1"/>
    <w:rsid w:val="005E5B7E"/>
  </w:style>
  <w:style w:type="character" w:customStyle="1" w:styleId="WW8Num8z2">
    <w:name w:val="WW8Num8z2"/>
    <w:rsid w:val="005E5B7E"/>
  </w:style>
  <w:style w:type="character" w:customStyle="1" w:styleId="WW8Num8z3">
    <w:name w:val="WW8Num8z3"/>
    <w:rsid w:val="005E5B7E"/>
  </w:style>
  <w:style w:type="character" w:customStyle="1" w:styleId="WW8Num8z4">
    <w:name w:val="WW8Num8z4"/>
    <w:rsid w:val="005E5B7E"/>
  </w:style>
  <w:style w:type="character" w:customStyle="1" w:styleId="WW8Num8z5">
    <w:name w:val="WW8Num8z5"/>
    <w:rsid w:val="005E5B7E"/>
  </w:style>
  <w:style w:type="character" w:customStyle="1" w:styleId="WW8Num8z6">
    <w:name w:val="WW8Num8z6"/>
    <w:rsid w:val="005E5B7E"/>
  </w:style>
  <w:style w:type="character" w:customStyle="1" w:styleId="WW8Num8z7">
    <w:name w:val="WW8Num8z7"/>
    <w:rsid w:val="005E5B7E"/>
  </w:style>
  <w:style w:type="character" w:customStyle="1" w:styleId="WW8Num8z8">
    <w:name w:val="WW8Num8z8"/>
    <w:rsid w:val="005E5B7E"/>
  </w:style>
  <w:style w:type="character" w:customStyle="1" w:styleId="WW8Num9z0">
    <w:name w:val="WW8Num9z0"/>
    <w:rsid w:val="005E5B7E"/>
  </w:style>
  <w:style w:type="character" w:customStyle="1" w:styleId="WW8Num10z0">
    <w:name w:val="WW8Num10z0"/>
    <w:rsid w:val="005E5B7E"/>
  </w:style>
  <w:style w:type="character" w:customStyle="1" w:styleId="WW8Num10z1">
    <w:name w:val="WW8Num10z1"/>
    <w:rsid w:val="005E5B7E"/>
  </w:style>
  <w:style w:type="character" w:customStyle="1" w:styleId="WW8Num10z2">
    <w:name w:val="WW8Num10z2"/>
    <w:rsid w:val="005E5B7E"/>
  </w:style>
  <w:style w:type="character" w:customStyle="1" w:styleId="WW8Num10z3">
    <w:name w:val="WW8Num10z3"/>
    <w:rsid w:val="005E5B7E"/>
  </w:style>
  <w:style w:type="character" w:customStyle="1" w:styleId="WW8Num10z4">
    <w:name w:val="WW8Num10z4"/>
    <w:rsid w:val="005E5B7E"/>
  </w:style>
  <w:style w:type="character" w:customStyle="1" w:styleId="WW8Num10z5">
    <w:name w:val="WW8Num10z5"/>
    <w:rsid w:val="005E5B7E"/>
  </w:style>
  <w:style w:type="character" w:customStyle="1" w:styleId="WW8Num10z6">
    <w:name w:val="WW8Num10z6"/>
    <w:rsid w:val="005E5B7E"/>
  </w:style>
  <w:style w:type="character" w:customStyle="1" w:styleId="WW8Num10z7">
    <w:name w:val="WW8Num10z7"/>
    <w:rsid w:val="005E5B7E"/>
  </w:style>
  <w:style w:type="character" w:customStyle="1" w:styleId="WW8Num10z8">
    <w:name w:val="WW8Num10z8"/>
    <w:rsid w:val="005E5B7E"/>
  </w:style>
  <w:style w:type="character" w:customStyle="1" w:styleId="WW8Num11z0">
    <w:name w:val="WW8Num11z0"/>
    <w:rsid w:val="005E5B7E"/>
  </w:style>
  <w:style w:type="character" w:customStyle="1" w:styleId="WW8Num12z0">
    <w:name w:val="WW8Num12z0"/>
    <w:rsid w:val="005E5B7E"/>
    <w:rPr>
      <w:rFonts w:ascii="ScalaSansPro-Regular" w:hAnsi="ScalaSansPro-Regular" w:cs="ScalaSansPro-Regular"/>
    </w:rPr>
  </w:style>
  <w:style w:type="character" w:customStyle="1" w:styleId="WW8Num12z1">
    <w:name w:val="WW8Num12z1"/>
    <w:rsid w:val="005E5B7E"/>
  </w:style>
  <w:style w:type="character" w:customStyle="1" w:styleId="WW8Num12z2">
    <w:name w:val="WW8Num12z2"/>
    <w:rsid w:val="005E5B7E"/>
  </w:style>
  <w:style w:type="character" w:customStyle="1" w:styleId="WW8Num12z3">
    <w:name w:val="WW8Num12z3"/>
    <w:rsid w:val="005E5B7E"/>
  </w:style>
  <w:style w:type="character" w:customStyle="1" w:styleId="WW8Num12z4">
    <w:name w:val="WW8Num12z4"/>
    <w:rsid w:val="005E5B7E"/>
  </w:style>
  <w:style w:type="character" w:customStyle="1" w:styleId="WW8Num12z5">
    <w:name w:val="WW8Num12z5"/>
    <w:rsid w:val="005E5B7E"/>
  </w:style>
  <w:style w:type="character" w:customStyle="1" w:styleId="WW8Num12z6">
    <w:name w:val="WW8Num12z6"/>
    <w:rsid w:val="005E5B7E"/>
  </w:style>
  <w:style w:type="character" w:customStyle="1" w:styleId="WW8Num12z7">
    <w:name w:val="WW8Num12z7"/>
    <w:rsid w:val="005E5B7E"/>
  </w:style>
  <w:style w:type="character" w:customStyle="1" w:styleId="WW8Num12z8">
    <w:name w:val="WW8Num12z8"/>
    <w:rsid w:val="005E5B7E"/>
  </w:style>
  <w:style w:type="character" w:customStyle="1" w:styleId="WW8Num13z0">
    <w:name w:val="WW8Num13z0"/>
    <w:rsid w:val="005E5B7E"/>
  </w:style>
  <w:style w:type="character" w:customStyle="1" w:styleId="WW8Num13z1">
    <w:name w:val="WW8Num13z1"/>
    <w:rsid w:val="005E5B7E"/>
  </w:style>
  <w:style w:type="character" w:customStyle="1" w:styleId="WW8Num13z2">
    <w:name w:val="WW8Num13z2"/>
    <w:rsid w:val="005E5B7E"/>
  </w:style>
  <w:style w:type="character" w:customStyle="1" w:styleId="WW8Num13z3">
    <w:name w:val="WW8Num13z3"/>
    <w:rsid w:val="005E5B7E"/>
  </w:style>
  <w:style w:type="character" w:customStyle="1" w:styleId="WW8Num13z4">
    <w:name w:val="WW8Num13z4"/>
    <w:rsid w:val="005E5B7E"/>
  </w:style>
  <w:style w:type="character" w:customStyle="1" w:styleId="WW8Num13z5">
    <w:name w:val="WW8Num13z5"/>
    <w:rsid w:val="005E5B7E"/>
  </w:style>
  <w:style w:type="character" w:customStyle="1" w:styleId="WW8Num13z6">
    <w:name w:val="WW8Num13z6"/>
    <w:rsid w:val="005E5B7E"/>
  </w:style>
  <w:style w:type="character" w:customStyle="1" w:styleId="WW8Num13z7">
    <w:name w:val="WW8Num13z7"/>
    <w:rsid w:val="005E5B7E"/>
  </w:style>
  <w:style w:type="character" w:customStyle="1" w:styleId="WW8Num13z8">
    <w:name w:val="WW8Num13z8"/>
    <w:rsid w:val="005E5B7E"/>
  </w:style>
  <w:style w:type="character" w:customStyle="1" w:styleId="WW8Num14z0">
    <w:name w:val="WW8Num14z0"/>
    <w:rsid w:val="005E5B7E"/>
  </w:style>
  <w:style w:type="character" w:customStyle="1" w:styleId="WW8Num14z1">
    <w:name w:val="WW8Num14z1"/>
    <w:rsid w:val="005E5B7E"/>
  </w:style>
  <w:style w:type="character" w:customStyle="1" w:styleId="WW8Num14z2">
    <w:name w:val="WW8Num14z2"/>
    <w:rsid w:val="005E5B7E"/>
  </w:style>
  <w:style w:type="character" w:customStyle="1" w:styleId="WW8Num14z3">
    <w:name w:val="WW8Num14z3"/>
    <w:rsid w:val="005E5B7E"/>
  </w:style>
  <w:style w:type="character" w:customStyle="1" w:styleId="WW8Num14z4">
    <w:name w:val="WW8Num14z4"/>
    <w:rsid w:val="005E5B7E"/>
  </w:style>
  <w:style w:type="character" w:customStyle="1" w:styleId="WW8Num14z5">
    <w:name w:val="WW8Num14z5"/>
    <w:rsid w:val="005E5B7E"/>
  </w:style>
  <w:style w:type="character" w:customStyle="1" w:styleId="WW8Num14z6">
    <w:name w:val="WW8Num14z6"/>
    <w:rsid w:val="005E5B7E"/>
  </w:style>
  <w:style w:type="character" w:customStyle="1" w:styleId="WW8Num14z7">
    <w:name w:val="WW8Num14z7"/>
    <w:rsid w:val="005E5B7E"/>
  </w:style>
  <w:style w:type="character" w:customStyle="1" w:styleId="WW8Num14z8">
    <w:name w:val="WW8Num14z8"/>
    <w:rsid w:val="005E5B7E"/>
  </w:style>
  <w:style w:type="character" w:customStyle="1" w:styleId="WW8Num15z0">
    <w:name w:val="WW8Num15z0"/>
    <w:rsid w:val="005E5B7E"/>
  </w:style>
  <w:style w:type="character" w:customStyle="1" w:styleId="WW8Num15z1">
    <w:name w:val="WW8Num15z1"/>
    <w:rsid w:val="005E5B7E"/>
    <w:rPr>
      <w:rFonts w:hint="default"/>
    </w:rPr>
  </w:style>
  <w:style w:type="character" w:customStyle="1" w:styleId="WW8Num15z2">
    <w:name w:val="WW8Num15z2"/>
    <w:rsid w:val="005E5B7E"/>
  </w:style>
  <w:style w:type="character" w:customStyle="1" w:styleId="WW8Num15z3">
    <w:name w:val="WW8Num15z3"/>
    <w:rsid w:val="005E5B7E"/>
  </w:style>
  <w:style w:type="character" w:customStyle="1" w:styleId="WW8Num15z4">
    <w:name w:val="WW8Num15z4"/>
    <w:rsid w:val="005E5B7E"/>
  </w:style>
  <w:style w:type="character" w:customStyle="1" w:styleId="WW8Num15z5">
    <w:name w:val="WW8Num15z5"/>
    <w:rsid w:val="005E5B7E"/>
  </w:style>
  <w:style w:type="character" w:customStyle="1" w:styleId="WW8Num15z6">
    <w:name w:val="WW8Num15z6"/>
    <w:rsid w:val="005E5B7E"/>
  </w:style>
  <w:style w:type="character" w:customStyle="1" w:styleId="WW8Num15z7">
    <w:name w:val="WW8Num15z7"/>
    <w:rsid w:val="005E5B7E"/>
  </w:style>
  <w:style w:type="character" w:customStyle="1" w:styleId="WW8Num15z8">
    <w:name w:val="WW8Num15z8"/>
    <w:rsid w:val="005E5B7E"/>
  </w:style>
  <w:style w:type="character" w:customStyle="1" w:styleId="WW8Num16z0">
    <w:name w:val="WW8Num16z0"/>
    <w:rsid w:val="005E5B7E"/>
    <w:rPr>
      <w:rFonts w:ascii="ScalaSansPro-Regular" w:hAnsi="ScalaSansPro-Regular" w:cs="ScalaSansPro-Regular"/>
    </w:rPr>
  </w:style>
  <w:style w:type="character" w:customStyle="1" w:styleId="WW8Num16z1">
    <w:name w:val="WW8Num16z1"/>
    <w:rsid w:val="005E5B7E"/>
  </w:style>
  <w:style w:type="character" w:customStyle="1" w:styleId="WW8Num16z2">
    <w:name w:val="WW8Num16z2"/>
    <w:rsid w:val="005E5B7E"/>
  </w:style>
  <w:style w:type="character" w:customStyle="1" w:styleId="WW8Num16z3">
    <w:name w:val="WW8Num16z3"/>
    <w:rsid w:val="005E5B7E"/>
  </w:style>
  <w:style w:type="character" w:customStyle="1" w:styleId="WW8Num16z4">
    <w:name w:val="WW8Num16z4"/>
    <w:rsid w:val="005E5B7E"/>
  </w:style>
  <w:style w:type="character" w:customStyle="1" w:styleId="WW8Num16z5">
    <w:name w:val="WW8Num16z5"/>
    <w:rsid w:val="005E5B7E"/>
  </w:style>
  <w:style w:type="character" w:customStyle="1" w:styleId="WW8Num16z6">
    <w:name w:val="WW8Num16z6"/>
    <w:rsid w:val="005E5B7E"/>
  </w:style>
  <w:style w:type="character" w:customStyle="1" w:styleId="WW8Num16z7">
    <w:name w:val="WW8Num16z7"/>
    <w:rsid w:val="005E5B7E"/>
  </w:style>
  <w:style w:type="character" w:customStyle="1" w:styleId="WW8Num16z8">
    <w:name w:val="WW8Num16z8"/>
    <w:rsid w:val="005E5B7E"/>
  </w:style>
  <w:style w:type="character" w:customStyle="1" w:styleId="WW8Num17z0">
    <w:name w:val="WW8Num17z0"/>
    <w:rsid w:val="005E5B7E"/>
    <w:rPr>
      <w:rFonts w:ascii="ScalaSansPro-Regular" w:hAnsi="ScalaSansPro-Regular" w:cs="ScalaSansPro-Regular"/>
    </w:rPr>
  </w:style>
  <w:style w:type="character" w:customStyle="1" w:styleId="WW8Num17z1">
    <w:name w:val="WW8Num17z1"/>
    <w:rsid w:val="005E5B7E"/>
    <w:rPr>
      <w:rFonts w:hint="default"/>
    </w:rPr>
  </w:style>
  <w:style w:type="character" w:customStyle="1" w:styleId="WW8Num17z2">
    <w:name w:val="WW8Num17z2"/>
    <w:rsid w:val="005E5B7E"/>
  </w:style>
  <w:style w:type="character" w:customStyle="1" w:styleId="WW8Num17z3">
    <w:name w:val="WW8Num17z3"/>
    <w:rsid w:val="005E5B7E"/>
  </w:style>
  <w:style w:type="character" w:customStyle="1" w:styleId="WW8Num17z4">
    <w:name w:val="WW8Num17z4"/>
    <w:rsid w:val="005E5B7E"/>
  </w:style>
  <w:style w:type="character" w:customStyle="1" w:styleId="WW8Num17z5">
    <w:name w:val="WW8Num17z5"/>
    <w:rsid w:val="005E5B7E"/>
  </w:style>
  <w:style w:type="character" w:customStyle="1" w:styleId="WW8Num17z6">
    <w:name w:val="WW8Num17z6"/>
    <w:rsid w:val="005E5B7E"/>
  </w:style>
  <w:style w:type="character" w:customStyle="1" w:styleId="WW8Num17z7">
    <w:name w:val="WW8Num17z7"/>
    <w:rsid w:val="005E5B7E"/>
  </w:style>
  <w:style w:type="character" w:customStyle="1" w:styleId="WW8Num17z8">
    <w:name w:val="WW8Num17z8"/>
    <w:rsid w:val="005E5B7E"/>
  </w:style>
  <w:style w:type="character" w:customStyle="1" w:styleId="WW8Num18z0">
    <w:name w:val="WW8Num18z0"/>
    <w:rsid w:val="005E5B7E"/>
  </w:style>
  <w:style w:type="character" w:customStyle="1" w:styleId="WW8Num18z1">
    <w:name w:val="WW8Num18z1"/>
    <w:rsid w:val="005E5B7E"/>
  </w:style>
  <w:style w:type="character" w:customStyle="1" w:styleId="WW8Num18z2">
    <w:name w:val="WW8Num18z2"/>
    <w:rsid w:val="005E5B7E"/>
  </w:style>
  <w:style w:type="character" w:customStyle="1" w:styleId="WW8Num18z3">
    <w:name w:val="WW8Num18z3"/>
    <w:rsid w:val="005E5B7E"/>
  </w:style>
  <w:style w:type="character" w:customStyle="1" w:styleId="WW8Num18z4">
    <w:name w:val="WW8Num18z4"/>
    <w:rsid w:val="005E5B7E"/>
  </w:style>
  <w:style w:type="character" w:customStyle="1" w:styleId="WW8Num18z5">
    <w:name w:val="WW8Num18z5"/>
    <w:rsid w:val="005E5B7E"/>
  </w:style>
  <w:style w:type="character" w:customStyle="1" w:styleId="WW8Num18z6">
    <w:name w:val="WW8Num18z6"/>
    <w:rsid w:val="005E5B7E"/>
  </w:style>
  <w:style w:type="character" w:customStyle="1" w:styleId="WW8Num18z7">
    <w:name w:val="WW8Num18z7"/>
    <w:rsid w:val="005E5B7E"/>
  </w:style>
  <w:style w:type="character" w:customStyle="1" w:styleId="WW8Num18z8">
    <w:name w:val="WW8Num18z8"/>
    <w:rsid w:val="005E5B7E"/>
  </w:style>
  <w:style w:type="character" w:customStyle="1" w:styleId="WW8Num19z0">
    <w:name w:val="WW8Num19z0"/>
    <w:rsid w:val="005E5B7E"/>
    <w:rPr>
      <w:rFonts w:ascii="ScalaSansPro-Regular" w:hAnsi="ScalaSansPro-Regular" w:cs="ScalaSansPro-Regular"/>
    </w:rPr>
  </w:style>
  <w:style w:type="character" w:customStyle="1" w:styleId="WW8Num19z1">
    <w:name w:val="WW8Num19z1"/>
    <w:rsid w:val="005E5B7E"/>
  </w:style>
  <w:style w:type="character" w:customStyle="1" w:styleId="WW8Num19z2">
    <w:name w:val="WW8Num19z2"/>
    <w:rsid w:val="005E5B7E"/>
    <w:rPr>
      <w:rFonts w:hint="default"/>
    </w:rPr>
  </w:style>
  <w:style w:type="character" w:customStyle="1" w:styleId="WW8Num19z3">
    <w:name w:val="WW8Num19z3"/>
    <w:rsid w:val="005E5B7E"/>
  </w:style>
  <w:style w:type="character" w:customStyle="1" w:styleId="WW8Num19z4">
    <w:name w:val="WW8Num19z4"/>
    <w:rsid w:val="005E5B7E"/>
  </w:style>
  <w:style w:type="character" w:customStyle="1" w:styleId="WW8Num19z5">
    <w:name w:val="WW8Num19z5"/>
    <w:rsid w:val="005E5B7E"/>
  </w:style>
  <w:style w:type="character" w:customStyle="1" w:styleId="WW8Num19z6">
    <w:name w:val="WW8Num19z6"/>
    <w:rsid w:val="005E5B7E"/>
  </w:style>
  <w:style w:type="character" w:customStyle="1" w:styleId="WW8Num19z7">
    <w:name w:val="WW8Num19z7"/>
    <w:rsid w:val="005E5B7E"/>
  </w:style>
  <w:style w:type="character" w:customStyle="1" w:styleId="WW8Num19z8">
    <w:name w:val="WW8Num19z8"/>
    <w:rsid w:val="005E5B7E"/>
  </w:style>
  <w:style w:type="character" w:customStyle="1" w:styleId="WW8Num20z0">
    <w:name w:val="WW8Num20z0"/>
    <w:rsid w:val="005E5B7E"/>
    <w:rPr>
      <w:rFonts w:ascii="ScalaSansPro-Regular" w:hAnsi="ScalaSansPro-Regular" w:cs="ScalaSansPro-Regular"/>
    </w:rPr>
  </w:style>
  <w:style w:type="character" w:customStyle="1" w:styleId="WW8Num20z1">
    <w:name w:val="WW8Num20z1"/>
    <w:rsid w:val="005E5B7E"/>
  </w:style>
  <w:style w:type="character" w:customStyle="1" w:styleId="WW8Num20z2">
    <w:name w:val="WW8Num20z2"/>
    <w:rsid w:val="005E5B7E"/>
  </w:style>
  <w:style w:type="character" w:customStyle="1" w:styleId="WW8Num20z3">
    <w:name w:val="WW8Num20z3"/>
    <w:rsid w:val="005E5B7E"/>
  </w:style>
  <w:style w:type="character" w:customStyle="1" w:styleId="WW8Num20z4">
    <w:name w:val="WW8Num20z4"/>
    <w:rsid w:val="005E5B7E"/>
  </w:style>
  <w:style w:type="character" w:customStyle="1" w:styleId="WW8Num20z5">
    <w:name w:val="WW8Num20z5"/>
    <w:rsid w:val="005E5B7E"/>
  </w:style>
  <w:style w:type="character" w:customStyle="1" w:styleId="WW8Num20z6">
    <w:name w:val="WW8Num20z6"/>
    <w:rsid w:val="005E5B7E"/>
  </w:style>
  <w:style w:type="character" w:customStyle="1" w:styleId="WW8Num20z7">
    <w:name w:val="WW8Num20z7"/>
    <w:rsid w:val="005E5B7E"/>
  </w:style>
  <w:style w:type="character" w:customStyle="1" w:styleId="WW8Num20z8">
    <w:name w:val="WW8Num20z8"/>
    <w:rsid w:val="005E5B7E"/>
  </w:style>
  <w:style w:type="character" w:customStyle="1" w:styleId="WW8Num21z0">
    <w:name w:val="WW8Num21z0"/>
    <w:rsid w:val="005E5B7E"/>
  </w:style>
  <w:style w:type="character" w:customStyle="1" w:styleId="WW8Num21z1">
    <w:name w:val="WW8Num21z1"/>
    <w:rsid w:val="005E5B7E"/>
  </w:style>
  <w:style w:type="character" w:customStyle="1" w:styleId="WW8Num21z2">
    <w:name w:val="WW8Num21z2"/>
    <w:rsid w:val="005E5B7E"/>
  </w:style>
  <w:style w:type="character" w:customStyle="1" w:styleId="WW8Num21z3">
    <w:name w:val="WW8Num21z3"/>
    <w:rsid w:val="005E5B7E"/>
  </w:style>
  <w:style w:type="character" w:customStyle="1" w:styleId="WW8Num21z4">
    <w:name w:val="WW8Num21z4"/>
    <w:rsid w:val="005E5B7E"/>
  </w:style>
  <w:style w:type="character" w:customStyle="1" w:styleId="WW8Num21z5">
    <w:name w:val="WW8Num21z5"/>
    <w:rsid w:val="005E5B7E"/>
  </w:style>
  <w:style w:type="character" w:customStyle="1" w:styleId="WW8Num21z6">
    <w:name w:val="WW8Num21z6"/>
    <w:rsid w:val="005E5B7E"/>
  </w:style>
  <w:style w:type="character" w:customStyle="1" w:styleId="WW8Num21z7">
    <w:name w:val="WW8Num21z7"/>
    <w:rsid w:val="005E5B7E"/>
  </w:style>
  <w:style w:type="character" w:customStyle="1" w:styleId="WW8Num21z8">
    <w:name w:val="WW8Num21z8"/>
    <w:rsid w:val="005E5B7E"/>
  </w:style>
  <w:style w:type="character" w:customStyle="1" w:styleId="Domylnaczcionkaakapitu1">
    <w:name w:val="Domyślna czcionka akapitu1"/>
    <w:rsid w:val="005E5B7E"/>
  </w:style>
  <w:style w:type="character" w:customStyle="1" w:styleId="StopkaZnak">
    <w:name w:val="Stopka Znak"/>
    <w:rsid w:val="005E5B7E"/>
    <w:rPr>
      <w:sz w:val="24"/>
      <w:szCs w:val="24"/>
    </w:rPr>
  </w:style>
  <w:style w:type="character" w:styleId="Hipercze">
    <w:name w:val="Hyperlink"/>
    <w:rsid w:val="005E5B7E"/>
    <w:rPr>
      <w:color w:val="0000FF"/>
      <w:u w:val="single"/>
    </w:rPr>
  </w:style>
  <w:style w:type="character" w:styleId="Pogrubienie">
    <w:name w:val="Strong"/>
    <w:qFormat/>
    <w:rsid w:val="005E5B7E"/>
    <w:rPr>
      <w:b/>
      <w:bCs/>
    </w:rPr>
  </w:style>
  <w:style w:type="character" w:customStyle="1" w:styleId="TekstdymkaZnak">
    <w:name w:val="Tekst dymka Znak"/>
    <w:rsid w:val="005E5B7E"/>
    <w:rPr>
      <w:rFonts w:ascii="Segoe UI" w:hAnsi="Segoe UI" w:cs="Segoe UI"/>
      <w:sz w:val="18"/>
      <w:szCs w:val="18"/>
    </w:rPr>
  </w:style>
  <w:style w:type="paragraph" w:customStyle="1" w:styleId="Nagwek10">
    <w:name w:val="Nagłówek1"/>
    <w:basedOn w:val="Normalny"/>
    <w:next w:val="Tekstpodstawowy"/>
    <w:rsid w:val="005E5B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E5B7E"/>
    <w:pPr>
      <w:spacing w:line="360" w:lineRule="auto"/>
      <w:jc w:val="both"/>
    </w:pPr>
    <w:rPr>
      <w:szCs w:val="20"/>
    </w:rPr>
  </w:style>
  <w:style w:type="paragraph" w:styleId="Lista">
    <w:name w:val="List"/>
    <w:basedOn w:val="Tekstpodstawowy"/>
    <w:rsid w:val="005E5B7E"/>
    <w:rPr>
      <w:rFonts w:cs="Arial"/>
    </w:rPr>
  </w:style>
  <w:style w:type="paragraph" w:styleId="Legenda">
    <w:name w:val="caption"/>
    <w:basedOn w:val="Normalny"/>
    <w:qFormat/>
    <w:rsid w:val="005E5B7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E5B7E"/>
    <w:pPr>
      <w:suppressLineNumbers/>
    </w:pPr>
    <w:rPr>
      <w:rFonts w:cs="Arial"/>
    </w:rPr>
  </w:style>
  <w:style w:type="paragraph" w:styleId="Nagwek">
    <w:name w:val="header"/>
    <w:basedOn w:val="Normalny"/>
    <w:link w:val="NagwekZnak"/>
    <w:uiPriority w:val="99"/>
    <w:rsid w:val="005E5B7E"/>
    <w:pPr>
      <w:widowControl w:val="0"/>
    </w:pPr>
    <w:rPr>
      <w:sz w:val="20"/>
      <w:szCs w:val="20"/>
    </w:rPr>
  </w:style>
  <w:style w:type="paragraph" w:styleId="Tekstpodstawowywcity">
    <w:name w:val="Body Text Indent"/>
    <w:basedOn w:val="Normalny"/>
    <w:rsid w:val="005E5B7E"/>
    <w:pPr>
      <w:spacing w:line="360" w:lineRule="auto"/>
      <w:ind w:left="709" w:hanging="1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5E5B7E"/>
    <w:pPr>
      <w:spacing w:line="360" w:lineRule="auto"/>
      <w:jc w:val="both"/>
    </w:pPr>
    <w:rPr>
      <w:rFonts w:ascii="Arial" w:hAnsi="Arial" w:cs="Arial"/>
      <w:sz w:val="22"/>
      <w:szCs w:val="20"/>
    </w:rPr>
  </w:style>
  <w:style w:type="paragraph" w:customStyle="1" w:styleId="Tekstpodstawowy31">
    <w:name w:val="Tekst podstawowy 31"/>
    <w:basedOn w:val="Normalny"/>
    <w:rsid w:val="005E5B7E"/>
    <w:pPr>
      <w:jc w:val="both"/>
    </w:pPr>
  </w:style>
  <w:style w:type="paragraph" w:customStyle="1" w:styleId="Mapadokumentu1">
    <w:name w:val="Mapa dokumentu1"/>
    <w:basedOn w:val="Normalny"/>
    <w:rsid w:val="005E5B7E"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rsid w:val="005E5B7E"/>
  </w:style>
  <w:style w:type="paragraph" w:styleId="Tekstdymka">
    <w:name w:val="Balloon Text"/>
    <w:basedOn w:val="Normalny"/>
    <w:rsid w:val="005E5B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24B01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6C6A35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PLO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A38CF-9B8C-4D9D-B232-BA0121A6C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20</TotalTime>
  <Pages>3</Pages>
  <Words>1111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DOSTAWY</vt:lpstr>
    </vt:vector>
  </TitlesOfParts>
  <Company>Sil-art Rycho444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DOSTAWY</dc:title>
  <dc:creator>wplocharczyk</dc:creator>
  <cp:lastModifiedBy>ewamn</cp:lastModifiedBy>
  <cp:revision>6</cp:revision>
  <cp:lastPrinted>2020-07-07T08:07:00Z</cp:lastPrinted>
  <dcterms:created xsi:type="dcterms:W3CDTF">2020-10-16T12:41:00Z</dcterms:created>
  <dcterms:modified xsi:type="dcterms:W3CDTF">2020-10-16T13:09:00Z</dcterms:modified>
</cp:coreProperties>
</file>